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20B" w:rsidRPr="003E0863" w:rsidRDefault="003B720B" w:rsidP="005004E4">
      <w:pPr>
        <w:jc w:val="center"/>
        <w:rPr>
          <w:rFonts w:ascii="Times New Roman" w:hAnsi="Times New Roman"/>
          <w:b/>
          <w:sz w:val="36"/>
          <w:szCs w:val="36"/>
        </w:rPr>
      </w:pPr>
      <w:bookmarkStart w:id="0" w:name="_GoBack"/>
      <w:bookmarkEnd w:id="0"/>
      <w:r w:rsidRPr="003E0863">
        <w:rPr>
          <w:rFonts w:ascii="Times New Roman" w:hAnsi="Times New Roman"/>
          <w:b/>
          <w:sz w:val="36"/>
          <w:szCs w:val="36"/>
        </w:rPr>
        <w:t>Szkolny zestaw podręczników obowiązujący w roku szkolnym 2020/2021 – Zespół Szkół w Piotrkowie</w:t>
      </w:r>
    </w:p>
    <w:p w:rsidR="003B720B" w:rsidRPr="003E0863" w:rsidRDefault="003B720B" w:rsidP="005004E4">
      <w:pPr>
        <w:jc w:val="center"/>
        <w:rPr>
          <w:rFonts w:ascii="Times New Roman" w:hAnsi="Times New Roman"/>
          <w:b/>
          <w:sz w:val="36"/>
          <w:szCs w:val="36"/>
        </w:rPr>
      </w:pPr>
    </w:p>
    <w:p w:rsidR="003B720B" w:rsidRPr="003E0863" w:rsidRDefault="003B720B" w:rsidP="005004E4">
      <w:pPr>
        <w:jc w:val="center"/>
        <w:rPr>
          <w:rFonts w:ascii="Times New Roman" w:hAnsi="Times New Roman"/>
          <w:b/>
          <w:sz w:val="36"/>
          <w:szCs w:val="36"/>
        </w:rPr>
      </w:pPr>
      <w:r w:rsidRPr="003E0863">
        <w:rPr>
          <w:rFonts w:ascii="Times New Roman" w:hAnsi="Times New Roman"/>
          <w:b/>
          <w:sz w:val="36"/>
          <w:szCs w:val="36"/>
        </w:rPr>
        <w:t>PRZEDSZKOLE</w:t>
      </w:r>
    </w:p>
    <w:p w:rsidR="003B720B" w:rsidRPr="003E0863" w:rsidRDefault="003B720B" w:rsidP="009E0E73">
      <w:pPr>
        <w:rPr>
          <w:rFonts w:ascii="Times New Roman" w:hAnsi="Times New Roman"/>
          <w:b/>
          <w:sz w:val="36"/>
          <w:szCs w:val="36"/>
        </w:rPr>
      </w:pPr>
      <w:r w:rsidRPr="003E0863">
        <w:rPr>
          <w:rFonts w:ascii="Times New Roman" w:hAnsi="Times New Roman"/>
          <w:b/>
          <w:sz w:val="36"/>
          <w:szCs w:val="36"/>
        </w:rPr>
        <w:t xml:space="preserve">         3,4 - latki</w:t>
      </w:r>
    </w:p>
    <w:tbl>
      <w:tblPr>
        <w:tblW w:w="76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244"/>
        <w:gridCol w:w="1877"/>
        <w:gridCol w:w="1556"/>
        <w:gridCol w:w="1975"/>
      </w:tblGrid>
      <w:tr w:rsidR="003B720B" w:rsidRPr="00AF2374" w:rsidTr="00AF2374">
        <w:trPr>
          <w:trHeight w:val="1092"/>
          <w:jc w:val="center"/>
        </w:trPr>
        <w:tc>
          <w:tcPr>
            <w:tcW w:w="2244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77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Tytuł podręcznika/</w:t>
            </w:r>
          </w:p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zeszytu ćwiczeń i innych</w:t>
            </w:r>
          </w:p>
        </w:tc>
        <w:tc>
          <w:tcPr>
            <w:tcW w:w="1556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Autorzy</w:t>
            </w:r>
          </w:p>
        </w:tc>
        <w:tc>
          <w:tcPr>
            <w:tcW w:w="1975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Wydawnictwo</w:t>
            </w:r>
          </w:p>
        </w:tc>
      </w:tr>
      <w:tr w:rsidR="003B720B" w:rsidRPr="00AF2374" w:rsidTr="00AF2374">
        <w:trPr>
          <w:trHeight w:val="1092"/>
          <w:jc w:val="center"/>
        </w:trPr>
        <w:tc>
          <w:tcPr>
            <w:tcW w:w="2244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Oddział przedszkolny</w:t>
            </w:r>
          </w:p>
        </w:tc>
        <w:tc>
          <w:tcPr>
            <w:tcW w:w="1877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Karty pracy zostaną zakupione we wrześniu</w:t>
            </w:r>
          </w:p>
        </w:tc>
        <w:tc>
          <w:tcPr>
            <w:tcW w:w="1556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5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B720B" w:rsidRPr="00AF2374" w:rsidTr="00AF2374">
        <w:trPr>
          <w:trHeight w:val="280"/>
          <w:jc w:val="center"/>
        </w:trPr>
        <w:tc>
          <w:tcPr>
            <w:tcW w:w="2244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Religia</w:t>
            </w:r>
          </w:p>
        </w:tc>
        <w:tc>
          <w:tcPr>
            <w:tcW w:w="1877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„Pan Bóg kocha dzieci”</w:t>
            </w:r>
          </w:p>
        </w:tc>
        <w:tc>
          <w:tcPr>
            <w:tcW w:w="1556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Ks. Marian Zając</w:t>
            </w:r>
          </w:p>
        </w:tc>
        <w:tc>
          <w:tcPr>
            <w:tcW w:w="1975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Gaudium</w:t>
            </w:r>
          </w:p>
        </w:tc>
      </w:tr>
    </w:tbl>
    <w:p w:rsidR="003B720B" w:rsidRPr="003E0863" w:rsidRDefault="003B720B" w:rsidP="009E0E73">
      <w:pPr>
        <w:rPr>
          <w:rFonts w:ascii="Times New Roman" w:hAnsi="Times New Roman"/>
          <w:b/>
          <w:sz w:val="36"/>
          <w:szCs w:val="36"/>
        </w:rPr>
      </w:pPr>
    </w:p>
    <w:p w:rsidR="003B720B" w:rsidRPr="003E0863" w:rsidRDefault="003B720B" w:rsidP="009E0E73">
      <w:pPr>
        <w:rPr>
          <w:rFonts w:ascii="Times New Roman" w:hAnsi="Times New Roman"/>
          <w:b/>
          <w:sz w:val="36"/>
          <w:szCs w:val="36"/>
        </w:rPr>
      </w:pPr>
      <w:r w:rsidRPr="003E0863">
        <w:rPr>
          <w:rFonts w:ascii="Times New Roman" w:hAnsi="Times New Roman"/>
          <w:b/>
          <w:sz w:val="36"/>
          <w:szCs w:val="36"/>
        </w:rPr>
        <w:t xml:space="preserve">         5 - latki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65"/>
        <w:gridCol w:w="2296"/>
        <w:gridCol w:w="1689"/>
        <w:gridCol w:w="1798"/>
      </w:tblGrid>
      <w:tr w:rsidR="003B720B" w:rsidRPr="00AF2374" w:rsidTr="00AF2374">
        <w:trPr>
          <w:jc w:val="center"/>
        </w:trPr>
        <w:tc>
          <w:tcPr>
            <w:tcW w:w="1765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3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Tytuł podręcznika/zeszytu ćwiczeń i innych</w:t>
            </w:r>
          </w:p>
        </w:tc>
        <w:tc>
          <w:tcPr>
            <w:tcW w:w="1689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Autorzy</w:t>
            </w:r>
          </w:p>
        </w:tc>
        <w:tc>
          <w:tcPr>
            <w:tcW w:w="1798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Wydawnictwo</w:t>
            </w:r>
          </w:p>
        </w:tc>
      </w:tr>
      <w:tr w:rsidR="003B720B" w:rsidRPr="00AF2374" w:rsidTr="00AF2374">
        <w:trPr>
          <w:trHeight w:val="56"/>
          <w:jc w:val="center"/>
        </w:trPr>
        <w:tc>
          <w:tcPr>
            <w:tcW w:w="1765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Oddział przedszkolny</w:t>
            </w:r>
          </w:p>
        </w:tc>
        <w:tc>
          <w:tcPr>
            <w:tcW w:w="2263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Karty pracy zostaną zakupione we wrześniu</w:t>
            </w:r>
          </w:p>
        </w:tc>
        <w:tc>
          <w:tcPr>
            <w:tcW w:w="1689" w:type="dxa"/>
          </w:tcPr>
          <w:p w:rsidR="003B720B" w:rsidRPr="00AF2374" w:rsidRDefault="003B720B" w:rsidP="00AF23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8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B720B" w:rsidRPr="00AF2374" w:rsidTr="00AF2374">
        <w:trPr>
          <w:trHeight w:val="56"/>
          <w:jc w:val="center"/>
        </w:trPr>
        <w:tc>
          <w:tcPr>
            <w:tcW w:w="1765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Religia</w:t>
            </w:r>
          </w:p>
        </w:tc>
        <w:tc>
          <w:tcPr>
            <w:tcW w:w="2263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„Jestem dzieckiem Bożym”</w:t>
            </w:r>
          </w:p>
        </w:tc>
        <w:tc>
          <w:tcPr>
            <w:tcW w:w="1689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Ks. Marian Zając</w:t>
            </w:r>
          </w:p>
        </w:tc>
        <w:tc>
          <w:tcPr>
            <w:tcW w:w="1798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Gaudium</w:t>
            </w:r>
          </w:p>
        </w:tc>
      </w:tr>
    </w:tbl>
    <w:p w:rsidR="003B720B" w:rsidRPr="003E0863" w:rsidRDefault="003B720B" w:rsidP="005004E4">
      <w:pPr>
        <w:jc w:val="center"/>
        <w:rPr>
          <w:rFonts w:ascii="Times New Roman" w:hAnsi="Times New Roman"/>
          <w:b/>
          <w:sz w:val="36"/>
          <w:szCs w:val="36"/>
        </w:rPr>
      </w:pPr>
    </w:p>
    <w:p w:rsidR="003B720B" w:rsidRPr="003E0863" w:rsidRDefault="003B720B" w:rsidP="009E0E73">
      <w:pPr>
        <w:rPr>
          <w:rFonts w:ascii="Times New Roman" w:hAnsi="Times New Roman"/>
          <w:b/>
          <w:sz w:val="36"/>
          <w:szCs w:val="36"/>
        </w:rPr>
      </w:pPr>
      <w:r w:rsidRPr="003E0863">
        <w:rPr>
          <w:rFonts w:ascii="Times New Roman" w:hAnsi="Times New Roman"/>
          <w:b/>
          <w:sz w:val="36"/>
          <w:szCs w:val="36"/>
        </w:rPr>
        <w:t xml:space="preserve">          6 - latki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15"/>
        <w:gridCol w:w="2327"/>
        <w:gridCol w:w="1736"/>
        <w:gridCol w:w="1849"/>
      </w:tblGrid>
      <w:tr w:rsidR="003B720B" w:rsidRPr="00AF2374" w:rsidTr="00AF2374">
        <w:trPr>
          <w:trHeight w:val="305"/>
          <w:jc w:val="center"/>
        </w:trPr>
        <w:tc>
          <w:tcPr>
            <w:tcW w:w="1815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  <w:tc>
          <w:tcPr>
            <w:tcW w:w="2327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Tytuł podręcznika/zeszytu ćwiczeń i innych</w:t>
            </w:r>
          </w:p>
        </w:tc>
        <w:tc>
          <w:tcPr>
            <w:tcW w:w="1736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Autorzy</w:t>
            </w:r>
          </w:p>
        </w:tc>
        <w:tc>
          <w:tcPr>
            <w:tcW w:w="1849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Wydawnictwo</w:t>
            </w:r>
          </w:p>
        </w:tc>
      </w:tr>
      <w:tr w:rsidR="003B720B" w:rsidRPr="00AF2374" w:rsidTr="00AF2374">
        <w:trPr>
          <w:trHeight w:val="358"/>
          <w:jc w:val="center"/>
        </w:trPr>
        <w:tc>
          <w:tcPr>
            <w:tcW w:w="1815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Oddział przedszkolny</w:t>
            </w:r>
          </w:p>
        </w:tc>
        <w:tc>
          <w:tcPr>
            <w:tcW w:w="2327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Karty pracy zostaną zakupione we wrześniu</w:t>
            </w:r>
          </w:p>
        </w:tc>
        <w:tc>
          <w:tcPr>
            <w:tcW w:w="1736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B720B" w:rsidRPr="00AF2374" w:rsidTr="00AF2374">
        <w:trPr>
          <w:trHeight w:val="207"/>
          <w:jc w:val="center"/>
        </w:trPr>
        <w:tc>
          <w:tcPr>
            <w:tcW w:w="1815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Religia</w:t>
            </w:r>
          </w:p>
        </w:tc>
        <w:tc>
          <w:tcPr>
            <w:tcW w:w="2327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„Jezus moim przyjacielem”</w:t>
            </w:r>
          </w:p>
        </w:tc>
        <w:tc>
          <w:tcPr>
            <w:tcW w:w="1736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Ks. Marian Zając</w:t>
            </w:r>
          </w:p>
        </w:tc>
        <w:tc>
          <w:tcPr>
            <w:tcW w:w="1849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Gaudium</w:t>
            </w:r>
          </w:p>
        </w:tc>
      </w:tr>
    </w:tbl>
    <w:p w:rsidR="003B720B" w:rsidRPr="003E0863" w:rsidRDefault="003B720B" w:rsidP="005004E4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720B" w:rsidRPr="003E0863" w:rsidRDefault="003B720B" w:rsidP="009E0E73">
      <w:pPr>
        <w:rPr>
          <w:rFonts w:ascii="Times New Roman" w:hAnsi="Times New Roman"/>
          <w:b/>
          <w:sz w:val="36"/>
          <w:szCs w:val="36"/>
        </w:rPr>
      </w:pPr>
    </w:p>
    <w:p w:rsidR="003B720B" w:rsidRPr="003E0863" w:rsidRDefault="003B720B" w:rsidP="009E0E73">
      <w:pPr>
        <w:rPr>
          <w:rFonts w:ascii="Times New Roman" w:hAnsi="Times New Roman"/>
          <w:b/>
          <w:sz w:val="36"/>
          <w:szCs w:val="36"/>
        </w:rPr>
      </w:pPr>
    </w:p>
    <w:p w:rsidR="003B720B" w:rsidRPr="003E0863" w:rsidRDefault="003B720B" w:rsidP="005004E4">
      <w:pPr>
        <w:jc w:val="center"/>
        <w:rPr>
          <w:rFonts w:ascii="Times New Roman" w:hAnsi="Times New Roman"/>
          <w:b/>
          <w:sz w:val="36"/>
          <w:szCs w:val="36"/>
        </w:rPr>
      </w:pPr>
      <w:r w:rsidRPr="003E0863">
        <w:rPr>
          <w:rFonts w:ascii="Times New Roman" w:hAnsi="Times New Roman"/>
          <w:b/>
          <w:sz w:val="36"/>
          <w:szCs w:val="36"/>
        </w:rPr>
        <w:t>Wykaz podręczników do klasy I</w:t>
      </w:r>
    </w:p>
    <w:tbl>
      <w:tblPr>
        <w:tblW w:w="73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09"/>
        <w:gridCol w:w="2296"/>
        <w:gridCol w:w="1508"/>
        <w:gridCol w:w="1828"/>
      </w:tblGrid>
      <w:tr w:rsidR="003B720B" w:rsidRPr="00AF2374" w:rsidTr="00AF2374">
        <w:trPr>
          <w:jc w:val="center"/>
        </w:trPr>
        <w:tc>
          <w:tcPr>
            <w:tcW w:w="1648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Przedmiot</w:t>
            </w:r>
          </w:p>
        </w:tc>
        <w:tc>
          <w:tcPr>
            <w:tcW w:w="2263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Tytuł podręcznika/zeszytu ćwiczeń i innych</w:t>
            </w:r>
          </w:p>
        </w:tc>
        <w:tc>
          <w:tcPr>
            <w:tcW w:w="1573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Autorzy</w:t>
            </w:r>
          </w:p>
        </w:tc>
        <w:tc>
          <w:tcPr>
            <w:tcW w:w="1857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Wydawnictwo</w:t>
            </w:r>
          </w:p>
        </w:tc>
      </w:tr>
      <w:tr w:rsidR="003B720B" w:rsidRPr="00AF2374" w:rsidTr="00AF2374">
        <w:trPr>
          <w:jc w:val="center"/>
        </w:trPr>
        <w:tc>
          <w:tcPr>
            <w:tcW w:w="1648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Edukacja wczesno-szkolna</w:t>
            </w:r>
          </w:p>
        </w:tc>
        <w:tc>
          <w:tcPr>
            <w:tcW w:w="2263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„Gra w kolory”</w:t>
            </w:r>
          </w:p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3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Barbara Mazur</w:t>
            </w:r>
          </w:p>
        </w:tc>
        <w:tc>
          <w:tcPr>
            <w:tcW w:w="1857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JUKA- MAC</w:t>
            </w:r>
          </w:p>
          <w:p w:rsidR="003B720B" w:rsidRPr="00AF2374" w:rsidRDefault="003B720B" w:rsidP="00AF23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B720B" w:rsidRPr="00AF2374" w:rsidTr="00AF2374">
        <w:trPr>
          <w:jc w:val="center"/>
        </w:trPr>
        <w:tc>
          <w:tcPr>
            <w:tcW w:w="1648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Język angielski</w:t>
            </w:r>
          </w:p>
        </w:tc>
        <w:tc>
          <w:tcPr>
            <w:tcW w:w="2263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Tiger &amp; Friends 1</w:t>
            </w:r>
          </w:p>
        </w:tc>
        <w:tc>
          <w:tcPr>
            <w:tcW w:w="1573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Carol Read, Mark Ormerod</w:t>
            </w:r>
          </w:p>
        </w:tc>
        <w:tc>
          <w:tcPr>
            <w:tcW w:w="1857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Macmillan</w:t>
            </w:r>
          </w:p>
        </w:tc>
      </w:tr>
      <w:tr w:rsidR="003B720B" w:rsidRPr="00AF2374" w:rsidTr="00AF2374">
        <w:trPr>
          <w:jc w:val="center"/>
        </w:trPr>
        <w:tc>
          <w:tcPr>
            <w:tcW w:w="1648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Edukacja informatyczna</w:t>
            </w:r>
          </w:p>
        </w:tc>
        <w:tc>
          <w:tcPr>
            <w:tcW w:w="2263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„Gra w kolory”</w:t>
            </w:r>
          </w:p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3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Barbara Mazur</w:t>
            </w:r>
          </w:p>
        </w:tc>
        <w:tc>
          <w:tcPr>
            <w:tcW w:w="1857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JUKA- MAC</w:t>
            </w:r>
          </w:p>
          <w:p w:rsidR="003B720B" w:rsidRPr="00AF2374" w:rsidRDefault="003B720B" w:rsidP="00AF23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B720B" w:rsidRPr="00AF2374" w:rsidTr="00AF2374">
        <w:trPr>
          <w:jc w:val="center"/>
        </w:trPr>
        <w:tc>
          <w:tcPr>
            <w:tcW w:w="1648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Religia</w:t>
            </w:r>
          </w:p>
        </w:tc>
        <w:tc>
          <w:tcPr>
            <w:tcW w:w="2263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„Bóg naszym Ojcem</w:t>
            </w: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”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cz.1, cz.2</w:t>
            </w:r>
          </w:p>
        </w:tc>
        <w:tc>
          <w:tcPr>
            <w:tcW w:w="1573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ks. Piotr Goliszek</w:t>
            </w:r>
          </w:p>
        </w:tc>
        <w:tc>
          <w:tcPr>
            <w:tcW w:w="1857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Gaudium</w:t>
            </w:r>
          </w:p>
        </w:tc>
      </w:tr>
    </w:tbl>
    <w:p w:rsidR="003B720B" w:rsidRPr="003E0863" w:rsidRDefault="003B720B" w:rsidP="005004E4">
      <w:pPr>
        <w:jc w:val="center"/>
        <w:rPr>
          <w:rFonts w:ascii="Times New Roman" w:hAnsi="Times New Roman"/>
          <w:b/>
          <w:sz w:val="36"/>
          <w:szCs w:val="36"/>
        </w:rPr>
      </w:pPr>
    </w:p>
    <w:p w:rsidR="003B720B" w:rsidRPr="003E0863" w:rsidRDefault="003B720B" w:rsidP="005004E4">
      <w:pPr>
        <w:jc w:val="center"/>
        <w:rPr>
          <w:rFonts w:ascii="Times New Roman" w:hAnsi="Times New Roman"/>
          <w:b/>
          <w:sz w:val="36"/>
          <w:szCs w:val="36"/>
        </w:rPr>
      </w:pPr>
      <w:r w:rsidRPr="003E0863">
        <w:rPr>
          <w:rFonts w:ascii="Times New Roman" w:hAnsi="Times New Roman"/>
          <w:b/>
          <w:sz w:val="36"/>
          <w:szCs w:val="36"/>
        </w:rPr>
        <w:t>Wykaz podręczników do klasy II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70"/>
        <w:gridCol w:w="2400"/>
        <w:gridCol w:w="1682"/>
        <w:gridCol w:w="1775"/>
      </w:tblGrid>
      <w:tr w:rsidR="003B720B" w:rsidRPr="00AF2374" w:rsidTr="00AF2374">
        <w:trPr>
          <w:trHeight w:val="530"/>
          <w:jc w:val="center"/>
        </w:trPr>
        <w:tc>
          <w:tcPr>
            <w:tcW w:w="177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Przedmiot</w:t>
            </w:r>
          </w:p>
        </w:tc>
        <w:tc>
          <w:tcPr>
            <w:tcW w:w="240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Tytuł podręcznika/zeszytu ćwiczeń i innych</w:t>
            </w:r>
          </w:p>
        </w:tc>
        <w:tc>
          <w:tcPr>
            <w:tcW w:w="1682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Autorzy</w:t>
            </w:r>
          </w:p>
        </w:tc>
        <w:tc>
          <w:tcPr>
            <w:tcW w:w="1775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Wydawnictwo</w:t>
            </w:r>
          </w:p>
        </w:tc>
      </w:tr>
      <w:tr w:rsidR="003B720B" w:rsidRPr="00AF2374" w:rsidTr="00AF2374">
        <w:trPr>
          <w:trHeight w:val="530"/>
          <w:jc w:val="center"/>
        </w:trPr>
        <w:tc>
          <w:tcPr>
            <w:tcW w:w="177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Edukacja wczesno-szkolna</w:t>
            </w:r>
          </w:p>
        </w:tc>
        <w:tc>
          <w:tcPr>
            <w:tcW w:w="240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,,Oto Ja”</w:t>
            </w:r>
          </w:p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2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Karina Mucha, Anna Stalmach-Tkacz</w:t>
            </w:r>
          </w:p>
        </w:tc>
        <w:tc>
          <w:tcPr>
            <w:tcW w:w="1775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MAC</w:t>
            </w:r>
          </w:p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B720B" w:rsidRPr="00AF2374" w:rsidTr="00AF2374">
        <w:trPr>
          <w:trHeight w:val="539"/>
          <w:jc w:val="center"/>
        </w:trPr>
        <w:tc>
          <w:tcPr>
            <w:tcW w:w="177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Język angielski</w:t>
            </w:r>
          </w:p>
        </w:tc>
        <w:tc>
          <w:tcPr>
            <w:tcW w:w="240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 xml:space="preserve">„Explore Treetops </w:t>
            </w:r>
            <w:smartTag w:uri="urn:schemas-microsoft-com:office:smarttags" w:element="metricconverter">
              <w:smartTagPr>
                <w:attr w:name="ProductID" w:val="2”"/>
              </w:smartTagPr>
              <w:r w:rsidRPr="00AF2374">
                <w:rPr>
                  <w:rFonts w:ascii="Times New Roman" w:hAnsi="Times New Roman"/>
                  <w:b/>
                  <w:sz w:val="24"/>
                  <w:szCs w:val="24"/>
                </w:rPr>
                <w:t>2”</w:t>
              </w:r>
            </w:smartTag>
          </w:p>
        </w:tc>
        <w:tc>
          <w:tcPr>
            <w:tcW w:w="1682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Sarah M Howell</w:t>
            </w:r>
          </w:p>
        </w:tc>
        <w:tc>
          <w:tcPr>
            <w:tcW w:w="1775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 xml:space="preserve">Oxford </w:t>
            </w:r>
          </w:p>
        </w:tc>
      </w:tr>
      <w:tr w:rsidR="003B720B" w:rsidRPr="00AF2374" w:rsidTr="00AF2374">
        <w:trPr>
          <w:trHeight w:val="703"/>
          <w:jc w:val="center"/>
        </w:trPr>
        <w:tc>
          <w:tcPr>
            <w:tcW w:w="177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Edukacja informatyczna</w:t>
            </w:r>
          </w:p>
        </w:tc>
        <w:tc>
          <w:tcPr>
            <w:tcW w:w="240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,,Oto Ja  ”</w:t>
            </w:r>
          </w:p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2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Karina Mucha, Anna Stalmach-Tkacz</w:t>
            </w:r>
          </w:p>
        </w:tc>
        <w:tc>
          <w:tcPr>
            <w:tcW w:w="1775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MAC</w:t>
            </w:r>
          </w:p>
        </w:tc>
      </w:tr>
      <w:tr w:rsidR="003B720B" w:rsidRPr="00AF2374" w:rsidTr="00AF2374">
        <w:trPr>
          <w:trHeight w:val="365"/>
          <w:jc w:val="center"/>
        </w:trPr>
        <w:tc>
          <w:tcPr>
            <w:tcW w:w="177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Religia</w:t>
            </w:r>
          </w:p>
        </w:tc>
        <w:tc>
          <w:tcPr>
            <w:tcW w:w="240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„Kochamy pana Jezusa”</w:t>
            </w:r>
          </w:p>
        </w:tc>
        <w:tc>
          <w:tcPr>
            <w:tcW w:w="1682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Ks. Piotr Goliszek</w:t>
            </w:r>
          </w:p>
        </w:tc>
        <w:tc>
          <w:tcPr>
            <w:tcW w:w="1775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Gaudium</w:t>
            </w:r>
          </w:p>
        </w:tc>
      </w:tr>
    </w:tbl>
    <w:p w:rsidR="003B720B" w:rsidRPr="003E0863" w:rsidRDefault="003B720B" w:rsidP="006F7514">
      <w:pPr>
        <w:jc w:val="center"/>
        <w:rPr>
          <w:rFonts w:ascii="Times New Roman" w:hAnsi="Times New Roman"/>
          <w:b/>
          <w:sz w:val="36"/>
          <w:szCs w:val="36"/>
        </w:rPr>
      </w:pPr>
    </w:p>
    <w:p w:rsidR="003B720B" w:rsidRPr="003E0863" w:rsidRDefault="003B720B" w:rsidP="006F7514">
      <w:pPr>
        <w:jc w:val="center"/>
        <w:rPr>
          <w:rFonts w:ascii="Times New Roman" w:hAnsi="Times New Roman"/>
          <w:b/>
          <w:sz w:val="36"/>
          <w:szCs w:val="36"/>
        </w:rPr>
      </w:pPr>
    </w:p>
    <w:p w:rsidR="003B720B" w:rsidRDefault="003B720B" w:rsidP="006F7514">
      <w:pPr>
        <w:jc w:val="center"/>
        <w:rPr>
          <w:rFonts w:ascii="Times New Roman" w:hAnsi="Times New Roman"/>
          <w:b/>
          <w:sz w:val="36"/>
          <w:szCs w:val="36"/>
        </w:rPr>
      </w:pPr>
    </w:p>
    <w:p w:rsidR="003B720B" w:rsidRDefault="003B720B" w:rsidP="006F7514">
      <w:pPr>
        <w:jc w:val="center"/>
        <w:rPr>
          <w:rFonts w:ascii="Times New Roman" w:hAnsi="Times New Roman"/>
          <w:b/>
          <w:sz w:val="36"/>
          <w:szCs w:val="36"/>
        </w:rPr>
      </w:pPr>
    </w:p>
    <w:p w:rsidR="003B720B" w:rsidRPr="003E0863" w:rsidRDefault="003B720B" w:rsidP="006F7514">
      <w:pPr>
        <w:jc w:val="center"/>
        <w:rPr>
          <w:rFonts w:ascii="Times New Roman" w:hAnsi="Times New Roman"/>
          <w:b/>
          <w:sz w:val="36"/>
          <w:szCs w:val="36"/>
        </w:rPr>
      </w:pPr>
    </w:p>
    <w:p w:rsidR="003B720B" w:rsidRPr="003E0863" w:rsidRDefault="003B720B" w:rsidP="006F7514">
      <w:pPr>
        <w:jc w:val="center"/>
        <w:rPr>
          <w:rFonts w:ascii="Times New Roman" w:hAnsi="Times New Roman"/>
          <w:b/>
          <w:sz w:val="36"/>
          <w:szCs w:val="36"/>
        </w:rPr>
      </w:pPr>
      <w:r w:rsidRPr="003E0863">
        <w:rPr>
          <w:rFonts w:ascii="Times New Roman" w:hAnsi="Times New Roman"/>
          <w:b/>
          <w:sz w:val="36"/>
          <w:szCs w:val="36"/>
        </w:rPr>
        <w:t>Wykaz podręczników do klasy III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68"/>
        <w:gridCol w:w="2296"/>
        <w:gridCol w:w="1903"/>
        <w:gridCol w:w="1775"/>
      </w:tblGrid>
      <w:tr w:rsidR="003B720B" w:rsidRPr="00AF2374" w:rsidTr="00AF2374">
        <w:trPr>
          <w:jc w:val="center"/>
        </w:trPr>
        <w:tc>
          <w:tcPr>
            <w:tcW w:w="1768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Przedmiot</w:t>
            </w:r>
          </w:p>
        </w:tc>
        <w:tc>
          <w:tcPr>
            <w:tcW w:w="2263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Tytuł podręcznika/zeszytu ćwiczeń i innych</w:t>
            </w:r>
          </w:p>
        </w:tc>
        <w:tc>
          <w:tcPr>
            <w:tcW w:w="1903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Autorzy</w:t>
            </w:r>
          </w:p>
        </w:tc>
        <w:tc>
          <w:tcPr>
            <w:tcW w:w="1775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Wydawnictwo</w:t>
            </w:r>
          </w:p>
        </w:tc>
      </w:tr>
      <w:tr w:rsidR="003B720B" w:rsidRPr="00AF2374" w:rsidTr="00AF2374">
        <w:trPr>
          <w:jc w:val="center"/>
        </w:trPr>
        <w:tc>
          <w:tcPr>
            <w:tcW w:w="1768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Edukacja wczesno-szkolna</w:t>
            </w:r>
          </w:p>
        </w:tc>
        <w:tc>
          <w:tcPr>
            <w:tcW w:w="2263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,,Oto Ja”</w:t>
            </w:r>
          </w:p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03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Karina Mucha, Anna Stalmach-Tkacz</w:t>
            </w:r>
          </w:p>
        </w:tc>
        <w:tc>
          <w:tcPr>
            <w:tcW w:w="1775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Mac</w:t>
            </w:r>
          </w:p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B720B" w:rsidRPr="00AF2374" w:rsidTr="00AF2374">
        <w:trPr>
          <w:jc w:val="center"/>
        </w:trPr>
        <w:tc>
          <w:tcPr>
            <w:tcW w:w="1768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Język angielski</w:t>
            </w:r>
          </w:p>
        </w:tc>
        <w:tc>
          <w:tcPr>
            <w:tcW w:w="2263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 xml:space="preserve">„Explore Treetops </w:t>
            </w:r>
            <w:smartTag w:uri="urn:schemas-microsoft-com:office:smarttags" w:element="metricconverter">
              <w:smartTagPr>
                <w:attr w:name="ProductID" w:val="3”"/>
              </w:smartTagPr>
              <w:r w:rsidRPr="00AF2374">
                <w:rPr>
                  <w:rFonts w:ascii="Times New Roman" w:hAnsi="Times New Roman"/>
                  <w:b/>
                  <w:sz w:val="24"/>
                  <w:szCs w:val="24"/>
                </w:rPr>
                <w:t>3”</w:t>
              </w:r>
            </w:smartTag>
            <w:r w:rsidRPr="00AF2374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903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Sarah M Howell</w:t>
            </w:r>
          </w:p>
        </w:tc>
        <w:tc>
          <w:tcPr>
            <w:tcW w:w="1775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 xml:space="preserve">Oxford </w:t>
            </w:r>
          </w:p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B720B" w:rsidRPr="00AF2374" w:rsidTr="00AF2374">
        <w:trPr>
          <w:jc w:val="center"/>
        </w:trPr>
        <w:tc>
          <w:tcPr>
            <w:tcW w:w="1768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Edukacja informatyczna</w:t>
            </w:r>
          </w:p>
        </w:tc>
        <w:tc>
          <w:tcPr>
            <w:tcW w:w="2263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,,Oto Ja ”</w:t>
            </w:r>
          </w:p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03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Karina Mucha, Anna Stalmach-Tkacz</w:t>
            </w:r>
          </w:p>
        </w:tc>
        <w:tc>
          <w:tcPr>
            <w:tcW w:w="1775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F2374">
              <w:rPr>
                <w:rFonts w:ascii="Times New Roman" w:hAnsi="Times New Roman"/>
                <w:b/>
              </w:rPr>
              <w:t>MAC</w:t>
            </w:r>
          </w:p>
        </w:tc>
      </w:tr>
      <w:tr w:rsidR="003B720B" w:rsidRPr="00AF2374" w:rsidTr="00AF2374">
        <w:trPr>
          <w:jc w:val="center"/>
        </w:trPr>
        <w:tc>
          <w:tcPr>
            <w:tcW w:w="1768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Religia</w:t>
            </w:r>
          </w:p>
        </w:tc>
        <w:tc>
          <w:tcPr>
            <w:tcW w:w="2263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„Przyjmujemy Pana Jezusa”</w:t>
            </w:r>
          </w:p>
        </w:tc>
        <w:tc>
          <w:tcPr>
            <w:tcW w:w="1903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Ks. Piotr Goliszek</w:t>
            </w:r>
          </w:p>
        </w:tc>
        <w:tc>
          <w:tcPr>
            <w:tcW w:w="1775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Gaudium</w:t>
            </w:r>
          </w:p>
        </w:tc>
      </w:tr>
    </w:tbl>
    <w:p w:rsidR="003B720B" w:rsidRPr="003E0863" w:rsidRDefault="003B720B" w:rsidP="006F7514">
      <w:pPr>
        <w:jc w:val="center"/>
        <w:rPr>
          <w:rFonts w:ascii="Times New Roman" w:hAnsi="Times New Roman"/>
          <w:b/>
          <w:sz w:val="36"/>
          <w:szCs w:val="36"/>
        </w:rPr>
      </w:pPr>
    </w:p>
    <w:p w:rsidR="003B720B" w:rsidRPr="003E0863" w:rsidRDefault="003B720B" w:rsidP="006F7514">
      <w:pPr>
        <w:jc w:val="center"/>
        <w:rPr>
          <w:rFonts w:ascii="Times New Roman" w:hAnsi="Times New Roman"/>
          <w:b/>
          <w:sz w:val="36"/>
          <w:szCs w:val="36"/>
        </w:rPr>
      </w:pPr>
      <w:r w:rsidRPr="003E0863">
        <w:rPr>
          <w:rFonts w:ascii="Times New Roman" w:hAnsi="Times New Roman"/>
          <w:b/>
          <w:sz w:val="36"/>
          <w:szCs w:val="36"/>
        </w:rPr>
        <w:t>Wykaz podręczników do klasy IV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757"/>
        <w:gridCol w:w="6"/>
        <w:gridCol w:w="2910"/>
        <w:gridCol w:w="1701"/>
        <w:gridCol w:w="1418"/>
      </w:tblGrid>
      <w:tr w:rsidR="003B720B" w:rsidRPr="00AF2374" w:rsidTr="00AF2374">
        <w:trPr>
          <w:jc w:val="center"/>
        </w:trPr>
        <w:tc>
          <w:tcPr>
            <w:tcW w:w="1763" w:type="dxa"/>
            <w:gridSpan w:val="2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Przedmiot</w:t>
            </w:r>
          </w:p>
        </w:tc>
        <w:tc>
          <w:tcPr>
            <w:tcW w:w="291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Tytuł podręcznika/zeszytu ćwiczeń i innych</w:t>
            </w:r>
          </w:p>
        </w:tc>
        <w:tc>
          <w:tcPr>
            <w:tcW w:w="1701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Autorzy</w:t>
            </w:r>
          </w:p>
        </w:tc>
        <w:tc>
          <w:tcPr>
            <w:tcW w:w="1418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Wydawnictwo</w:t>
            </w:r>
          </w:p>
        </w:tc>
      </w:tr>
      <w:tr w:rsidR="003B720B" w:rsidRPr="00AF2374" w:rsidTr="00AF2374">
        <w:trPr>
          <w:trHeight w:val="528"/>
          <w:jc w:val="center"/>
        </w:trPr>
        <w:tc>
          <w:tcPr>
            <w:tcW w:w="1763" w:type="dxa"/>
            <w:gridSpan w:val="2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Język polski</w:t>
            </w:r>
          </w:p>
        </w:tc>
        <w:tc>
          <w:tcPr>
            <w:tcW w:w="291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„Słowa z uśmiechem. Literatura i kultura”</w:t>
            </w:r>
          </w:p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„Słowa z uśmiechem. Nauka o języku i ortografia” Cz. 1 i 2</w:t>
            </w:r>
          </w:p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 xml:space="preserve">Ortografia i interpunkcja zeszyt ćw. </w:t>
            </w:r>
          </w:p>
        </w:tc>
        <w:tc>
          <w:tcPr>
            <w:tcW w:w="1701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Ewa Horwath</w:t>
            </w:r>
          </w:p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Anita Żegleń</w:t>
            </w:r>
          </w:p>
        </w:tc>
        <w:tc>
          <w:tcPr>
            <w:tcW w:w="1418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WSiP</w:t>
            </w:r>
          </w:p>
        </w:tc>
      </w:tr>
      <w:tr w:rsidR="003B720B" w:rsidRPr="00AF2374" w:rsidTr="00AF2374">
        <w:trPr>
          <w:jc w:val="center"/>
        </w:trPr>
        <w:tc>
          <w:tcPr>
            <w:tcW w:w="1763" w:type="dxa"/>
            <w:gridSpan w:val="2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Historia</w:t>
            </w:r>
          </w:p>
        </w:tc>
        <w:tc>
          <w:tcPr>
            <w:tcW w:w="291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„Podróże w czasie” podr. + ćw.</w:t>
            </w:r>
          </w:p>
        </w:tc>
        <w:tc>
          <w:tcPr>
            <w:tcW w:w="1701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Tomasz Małkowski</w:t>
            </w:r>
          </w:p>
        </w:tc>
        <w:tc>
          <w:tcPr>
            <w:tcW w:w="1418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GWO</w:t>
            </w:r>
          </w:p>
        </w:tc>
      </w:tr>
      <w:tr w:rsidR="003B720B" w:rsidRPr="00AF2374" w:rsidTr="00AF2374">
        <w:trPr>
          <w:jc w:val="center"/>
        </w:trPr>
        <w:tc>
          <w:tcPr>
            <w:tcW w:w="1763" w:type="dxa"/>
            <w:gridSpan w:val="2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Matematyka</w:t>
            </w:r>
          </w:p>
        </w:tc>
        <w:tc>
          <w:tcPr>
            <w:tcW w:w="291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„Matematyka z kluczem.’’ Cz. 1, 2, ćwiczenia</w:t>
            </w:r>
          </w:p>
        </w:tc>
        <w:tc>
          <w:tcPr>
            <w:tcW w:w="1701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Marcin Braun</w:t>
            </w:r>
          </w:p>
        </w:tc>
        <w:tc>
          <w:tcPr>
            <w:tcW w:w="1418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Nowa Era</w:t>
            </w:r>
          </w:p>
        </w:tc>
      </w:tr>
      <w:tr w:rsidR="003B720B" w:rsidRPr="00AF2374" w:rsidTr="00AF2374">
        <w:trPr>
          <w:jc w:val="center"/>
        </w:trPr>
        <w:tc>
          <w:tcPr>
            <w:tcW w:w="1763" w:type="dxa"/>
            <w:gridSpan w:val="2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Przyroda</w:t>
            </w:r>
          </w:p>
        </w:tc>
        <w:tc>
          <w:tcPr>
            <w:tcW w:w="291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 xml:space="preserve">„Tajemnice przyrody ” </w:t>
            </w:r>
          </w:p>
        </w:tc>
        <w:tc>
          <w:tcPr>
            <w:tcW w:w="1701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Maria Marko-Worłowska</w:t>
            </w:r>
          </w:p>
        </w:tc>
        <w:tc>
          <w:tcPr>
            <w:tcW w:w="1418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Nowa Era</w:t>
            </w:r>
          </w:p>
        </w:tc>
      </w:tr>
      <w:tr w:rsidR="003B720B" w:rsidRPr="00AF2374" w:rsidTr="00AF2374">
        <w:trPr>
          <w:jc w:val="center"/>
        </w:trPr>
        <w:tc>
          <w:tcPr>
            <w:tcW w:w="1763" w:type="dxa"/>
            <w:gridSpan w:val="2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Muzyka</w:t>
            </w:r>
          </w:p>
        </w:tc>
        <w:tc>
          <w:tcPr>
            <w:tcW w:w="291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„Klucz do muzyki 4’’</w:t>
            </w:r>
          </w:p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Agnieszka Sołtysik, Urszula Smoczyńska</w:t>
            </w:r>
          </w:p>
        </w:tc>
        <w:tc>
          <w:tcPr>
            <w:tcW w:w="1418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WSiP</w:t>
            </w:r>
          </w:p>
        </w:tc>
      </w:tr>
      <w:tr w:rsidR="003B720B" w:rsidRPr="00AF2374" w:rsidTr="00AF2374">
        <w:trPr>
          <w:jc w:val="center"/>
        </w:trPr>
        <w:tc>
          <w:tcPr>
            <w:tcW w:w="1763" w:type="dxa"/>
            <w:gridSpan w:val="2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Plastyka</w:t>
            </w:r>
          </w:p>
        </w:tc>
        <w:tc>
          <w:tcPr>
            <w:tcW w:w="291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„Plastyka’’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Stanisław Stopczyk</w:t>
            </w:r>
          </w:p>
          <w:p w:rsidR="003B720B" w:rsidRPr="00AF2374" w:rsidRDefault="003B720B" w:rsidP="00AF23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WSiP</w:t>
            </w:r>
          </w:p>
        </w:tc>
      </w:tr>
      <w:tr w:rsidR="003B720B" w:rsidRPr="00AF2374" w:rsidTr="00AF2374">
        <w:trPr>
          <w:jc w:val="center"/>
        </w:trPr>
        <w:tc>
          <w:tcPr>
            <w:tcW w:w="1763" w:type="dxa"/>
            <w:gridSpan w:val="2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Język angielski</w:t>
            </w:r>
          </w:p>
        </w:tc>
        <w:tc>
          <w:tcPr>
            <w:tcW w:w="291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 xml:space="preserve">,,Brainy poziom </w:t>
            </w:r>
            <w:smartTag w:uri="urn:schemas-microsoft-com:office:smarttags" w:element="metricconverter">
              <w:smartTagPr>
                <w:attr w:name="ProductID" w:val="1”"/>
              </w:smartTagPr>
              <w:r w:rsidRPr="00AF2374">
                <w:rPr>
                  <w:rFonts w:ascii="Times New Roman" w:hAnsi="Times New Roman"/>
                  <w:b/>
                  <w:sz w:val="24"/>
                  <w:szCs w:val="24"/>
                </w:rPr>
                <w:t>1”</w:t>
              </w:r>
            </w:smartTag>
            <w:r w:rsidRPr="00AF2374">
              <w:rPr>
                <w:rFonts w:ascii="Times New Roman" w:hAnsi="Times New Roman"/>
                <w:b/>
                <w:sz w:val="24"/>
                <w:szCs w:val="24"/>
              </w:rPr>
              <w:t xml:space="preserve"> do klasy IV pod</w:t>
            </w:r>
          </w:p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 xml:space="preserve">,,Brainy poziom </w:t>
            </w:r>
            <w:smartTag w:uri="urn:schemas-microsoft-com:office:smarttags" w:element="metricconverter">
              <w:smartTagPr>
                <w:attr w:name="ProductID" w:val="1”"/>
              </w:smartTagPr>
              <w:r w:rsidRPr="00AF2374">
                <w:rPr>
                  <w:rFonts w:ascii="Times New Roman" w:hAnsi="Times New Roman"/>
                  <w:b/>
                  <w:sz w:val="24"/>
                  <w:szCs w:val="24"/>
                </w:rPr>
                <w:t>1”</w:t>
              </w:r>
            </w:smartTag>
            <w:r w:rsidRPr="00AF2374">
              <w:rPr>
                <w:rFonts w:ascii="Times New Roman" w:hAnsi="Times New Roman"/>
                <w:b/>
                <w:sz w:val="24"/>
                <w:szCs w:val="24"/>
              </w:rPr>
              <w:t xml:space="preserve"> do klasy IV ćw</w:t>
            </w:r>
          </w:p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B720B" w:rsidRPr="00D80F43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D80F4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Nick Beare – podr.</w:t>
            </w:r>
          </w:p>
          <w:p w:rsidR="003B720B" w:rsidRPr="00D80F43" w:rsidRDefault="003B720B" w:rsidP="00AF23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  <w:p w:rsidR="003B720B" w:rsidRPr="00D80F43" w:rsidRDefault="003B720B" w:rsidP="00AF23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D80F4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Katherine Stannett- ćw.</w:t>
            </w:r>
          </w:p>
        </w:tc>
        <w:tc>
          <w:tcPr>
            <w:tcW w:w="1418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Macmillan</w:t>
            </w:r>
          </w:p>
        </w:tc>
      </w:tr>
      <w:tr w:rsidR="003B720B" w:rsidRPr="00AF2374" w:rsidTr="00AF2374">
        <w:trPr>
          <w:jc w:val="center"/>
        </w:trPr>
        <w:tc>
          <w:tcPr>
            <w:tcW w:w="1763" w:type="dxa"/>
            <w:gridSpan w:val="2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Religia</w:t>
            </w:r>
          </w:p>
        </w:tc>
        <w:tc>
          <w:tcPr>
            <w:tcW w:w="291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„Jestem Chrześcijaninem”</w:t>
            </w:r>
          </w:p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Karta pracy dla IV klasy</w:t>
            </w:r>
          </w:p>
        </w:tc>
        <w:tc>
          <w:tcPr>
            <w:tcW w:w="1701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Ks. Waldemar Janiga</w:t>
            </w:r>
          </w:p>
        </w:tc>
        <w:tc>
          <w:tcPr>
            <w:tcW w:w="1418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Gaudium</w:t>
            </w:r>
          </w:p>
        </w:tc>
      </w:tr>
      <w:tr w:rsidR="003B720B" w:rsidRPr="00AF2374" w:rsidTr="00AF2374">
        <w:trPr>
          <w:jc w:val="center"/>
        </w:trPr>
        <w:tc>
          <w:tcPr>
            <w:tcW w:w="1763" w:type="dxa"/>
            <w:gridSpan w:val="2"/>
            <w:tcBorders>
              <w:right w:val="single" w:sz="4" w:space="0" w:color="auto"/>
            </w:tcBorders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Technika</w:t>
            </w:r>
          </w:p>
        </w:tc>
        <w:tc>
          <w:tcPr>
            <w:tcW w:w="2910" w:type="dxa"/>
            <w:tcBorders>
              <w:left w:val="single" w:sz="4" w:space="0" w:color="auto"/>
              <w:right w:val="single" w:sz="4" w:space="0" w:color="auto"/>
            </w:tcBorders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,,Technika na co dzień,,</w:t>
            </w:r>
            <w:r w:rsidRPr="00AF2374">
              <w:rPr>
                <w:rFonts w:ascii="Times New Roman" w:hAnsi="Times New Roman"/>
                <w:b/>
                <w:sz w:val="24"/>
                <w:szCs w:val="24"/>
              </w:rPr>
              <w:br/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B720B" w:rsidRPr="00AF2374" w:rsidRDefault="003B720B" w:rsidP="00AF23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 xml:space="preserve">    E.Bubak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WSiP</w:t>
            </w:r>
          </w:p>
        </w:tc>
      </w:tr>
      <w:tr w:rsidR="003B720B" w:rsidRPr="00AF2374" w:rsidTr="00AF23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70"/>
          <w:jc w:val="center"/>
        </w:trPr>
        <w:tc>
          <w:tcPr>
            <w:tcW w:w="1757" w:type="dxa"/>
          </w:tcPr>
          <w:p w:rsidR="003B720B" w:rsidRPr="00AF2374" w:rsidRDefault="003B720B" w:rsidP="00AF2374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Informatyka</w:t>
            </w:r>
          </w:p>
        </w:tc>
        <w:tc>
          <w:tcPr>
            <w:tcW w:w="2916" w:type="dxa"/>
            <w:gridSpan w:val="2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„Informatyka”</w:t>
            </w:r>
          </w:p>
        </w:tc>
        <w:tc>
          <w:tcPr>
            <w:tcW w:w="1701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W. Jochemczyk</w:t>
            </w:r>
          </w:p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WSiP</w:t>
            </w:r>
          </w:p>
        </w:tc>
      </w:tr>
      <w:tr w:rsidR="003B720B" w:rsidRPr="00AF2374" w:rsidTr="00AF23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70"/>
          <w:jc w:val="center"/>
        </w:trPr>
        <w:tc>
          <w:tcPr>
            <w:tcW w:w="1757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Wych. do życia w rodzinie</w:t>
            </w:r>
          </w:p>
        </w:tc>
        <w:tc>
          <w:tcPr>
            <w:tcW w:w="2916" w:type="dxa"/>
            <w:gridSpan w:val="2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,,W drodze ku dorosłości’’</w:t>
            </w:r>
          </w:p>
        </w:tc>
        <w:tc>
          <w:tcPr>
            <w:tcW w:w="1701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Teresa Król</w:t>
            </w:r>
          </w:p>
        </w:tc>
        <w:tc>
          <w:tcPr>
            <w:tcW w:w="1418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Rubikon</w:t>
            </w:r>
          </w:p>
        </w:tc>
      </w:tr>
    </w:tbl>
    <w:p w:rsidR="003B720B" w:rsidRPr="003E0863" w:rsidRDefault="003B720B" w:rsidP="005004E4">
      <w:pPr>
        <w:jc w:val="center"/>
        <w:rPr>
          <w:rFonts w:ascii="Times New Roman" w:hAnsi="Times New Roman"/>
          <w:b/>
          <w:sz w:val="36"/>
          <w:szCs w:val="36"/>
        </w:rPr>
      </w:pPr>
    </w:p>
    <w:p w:rsidR="003B720B" w:rsidRPr="003E0863" w:rsidRDefault="003B720B" w:rsidP="005004E4">
      <w:pPr>
        <w:jc w:val="center"/>
        <w:rPr>
          <w:rFonts w:ascii="Times New Roman" w:hAnsi="Times New Roman"/>
          <w:b/>
          <w:sz w:val="36"/>
          <w:szCs w:val="36"/>
        </w:rPr>
      </w:pPr>
      <w:r w:rsidRPr="003E0863">
        <w:rPr>
          <w:rFonts w:ascii="Times New Roman" w:hAnsi="Times New Roman"/>
          <w:b/>
          <w:sz w:val="36"/>
          <w:szCs w:val="36"/>
        </w:rPr>
        <w:t>Wykaz podręczników do klasy V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36"/>
        <w:gridCol w:w="2296"/>
        <w:gridCol w:w="1935"/>
        <w:gridCol w:w="1714"/>
      </w:tblGrid>
      <w:tr w:rsidR="003B720B" w:rsidRPr="00AF2374" w:rsidTr="00AF2374">
        <w:trPr>
          <w:jc w:val="center"/>
        </w:trPr>
        <w:tc>
          <w:tcPr>
            <w:tcW w:w="1736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Przedmiot</w:t>
            </w:r>
          </w:p>
        </w:tc>
        <w:tc>
          <w:tcPr>
            <w:tcW w:w="2264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Tytuł podręcznika/zeszytu ćwiczeń i innych</w:t>
            </w:r>
          </w:p>
        </w:tc>
        <w:tc>
          <w:tcPr>
            <w:tcW w:w="1935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Autorzy</w:t>
            </w:r>
          </w:p>
        </w:tc>
        <w:tc>
          <w:tcPr>
            <w:tcW w:w="1714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Wydawnictwo</w:t>
            </w:r>
          </w:p>
        </w:tc>
      </w:tr>
      <w:tr w:rsidR="003B720B" w:rsidRPr="00AF2374" w:rsidTr="00AF2374">
        <w:trPr>
          <w:jc w:val="center"/>
        </w:trPr>
        <w:tc>
          <w:tcPr>
            <w:tcW w:w="1736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Język polski</w:t>
            </w:r>
          </w:p>
        </w:tc>
        <w:tc>
          <w:tcPr>
            <w:tcW w:w="2264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„Słowa z uśmiechem. Literatura i kultura”</w:t>
            </w:r>
          </w:p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„Słowa z uśmiechem. Nauka o języku i ortografia” Cz. 1 i 2</w:t>
            </w:r>
          </w:p>
        </w:tc>
        <w:tc>
          <w:tcPr>
            <w:tcW w:w="1935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Ewa Horwath</w:t>
            </w:r>
          </w:p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Anita Żegleń</w:t>
            </w:r>
          </w:p>
        </w:tc>
        <w:tc>
          <w:tcPr>
            <w:tcW w:w="1714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WSiP</w:t>
            </w:r>
          </w:p>
        </w:tc>
      </w:tr>
      <w:tr w:rsidR="003B720B" w:rsidRPr="00AF2374" w:rsidTr="00AF2374">
        <w:trPr>
          <w:jc w:val="center"/>
        </w:trPr>
        <w:tc>
          <w:tcPr>
            <w:tcW w:w="1736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 xml:space="preserve">Historia </w:t>
            </w:r>
          </w:p>
        </w:tc>
        <w:tc>
          <w:tcPr>
            <w:tcW w:w="2264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„Historia”</w:t>
            </w:r>
          </w:p>
        </w:tc>
        <w:tc>
          <w:tcPr>
            <w:tcW w:w="1935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Maria Pacholska</w:t>
            </w:r>
          </w:p>
        </w:tc>
        <w:tc>
          <w:tcPr>
            <w:tcW w:w="1714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WSiP</w:t>
            </w:r>
          </w:p>
        </w:tc>
      </w:tr>
      <w:tr w:rsidR="003B720B" w:rsidRPr="00AF2374" w:rsidTr="00AF2374">
        <w:trPr>
          <w:jc w:val="center"/>
        </w:trPr>
        <w:tc>
          <w:tcPr>
            <w:tcW w:w="1736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Matematyka</w:t>
            </w:r>
          </w:p>
        </w:tc>
        <w:tc>
          <w:tcPr>
            <w:tcW w:w="2264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„Matematyka z kluczem’’ ćwiczenia cz. 1 i 2</w:t>
            </w:r>
          </w:p>
        </w:tc>
        <w:tc>
          <w:tcPr>
            <w:tcW w:w="1935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Marcin Braun</w:t>
            </w:r>
          </w:p>
        </w:tc>
        <w:tc>
          <w:tcPr>
            <w:tcW w:w="1714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Nowa Era</w:t>
            </w:r>
          </w:p>
        </w:tc>
      </w:tr>
      <w:tr w:rsidR="003B720B" w:rsidRPr="00AF2374" w:rsidTr="00AF2374">
        <w:trPr>
          <w:jc w:val="center"/>
        </w:trPr>
        <w:tc>
          <w:tcPr>
            <w:tcW w:w="1736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Geografia</w:t>
            </w:r>
          </w:p>
        </w:tc>
        <w:tc>
          <w:tcPr>
            <w:tcW w:w="2264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,,Planeta Nowa’’</w:t>
            </w:r>
          </w:p>
        </w:tc>
        <w:tc>
          <w:tcPr>
            <w:tcW w:w="1935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Feliks Szlajfer</w:t>
            </w:r>
          </w:p>
        </w:tc>
        <w:tc>
          <w:tcPr>
            <w:tcW w:w="1714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Nowa Era</w:t>
            </w:r>
          </w:p>
        </w:tc>
      </w:tr>
      <w:tr w:rsidR="003B720B" w:rsidRPr="00AF2374" w:rsidTr="00AF2374">
        <w:trPr>
          <w:jc w:val="center"/>
        </w:trPr>
        <w:tc>
          <w:tcPr>
            <w:tcW w:w="1736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Muzyka</w:t>
            </w:r>
          </w:p>
        </w:tc>
        <w:tc>
          <w:tcPr>
            <w:tcW w:w="2264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 xml:space="preserve">,,Klucz do muzyki </w:t>
            </w:r>
            <w:smartTag w:uri="urn:schemas-microsoft-com:office:smarttags" w:element="metricconverter">
              <w:smartTagPr>
                <w:attr w:name="ProductID" w:val="5”"/>
              </w:smartTagPr>
              <w:r w:rsidRPr="00AF2374">
                <w:rPr>
                  <w:rFonts w:ascii="Times New Roman" w:hAnsi="Times New Roman"/>
                  <w:b/>
                  <w:sz w:val="24"/>
                  <w:szCs w:val="24"/>
                </w:rPr>
                <w:t>5”</w:t>
              </w:r>
            </w:smartTag>
            <w:r w:rsidRPr="00AF2374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935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 xml:space="preserve">Agnieszka Sołtysik </w:t>
            </w:r>
          </w:p>
        </w:tc>
        <w:tc>
          <w:tcPr>
            <w:tcW w:w="1714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WSiP</w:t>
            </w:r>
          </w:p>
        </w:tc>
      </w:tr>
      <w:tr w:rsidR="003B720B" w:rsidRPr="00AF2374" w:rsidTr="00AF2374">
        <w:trPr>
          <w:jc w:val="center"/>
        </w:trPr>
        <w:tc>
          <w:tcPr>
            <w:tcW w:w="1736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Plastyka</w:t>
            </w:r>
          </w:p>
        </w:tc>
        <w:tc>
          <w:tcPr>
            <w:tcW w:w="2264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 xml:space="preserve">„Plastyka.’’ </w:t>
            </w:r>
          </w:p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5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Stanisław Stopczyk</w:t>
            </w:r>
          </w:p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4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WSiP</w:t>
            </w:r>
          </w:p>
        </w:tc>
      </w:tr>
      <w:tr w:rsidR="003B720B" w:rsidRPr="00AF2374" w:rsidTr="00AF2374">
        <w:trPr>
          <w:jc w:val="center"/>
        </w:trPr>
        <w:tc>
          <w:tcPr>
            <w:tcW w:w="1736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Język angielski</w:t>
            </w:r>
          </w:p>
        </w:tc>
        <w:tc>
          <w:tcPr>
            <w:tcW w:w="2264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 xml:space="preserve">,,Team Up Plus” </w:t>
            </w:r>
          </w:p>
        </w:tc>
        <w:tc>
          <w:tcPr>
            <w:tcW w:w="1935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Phillippa Bowen, Denis Delancy</w:t>
            </w:r>
          </w:p>
        </w:tc>
        <w:tc>
          <w:tcPr>
            <w:tcW w:w="1714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smartTag w:uri="urn:schemas-microsoft-com:office:smarttags" w:element="place">
              <w:smartTag w:uri="urn:schemas-microsoft-com:office:smarttags" w:element="PlaceName">
                <w:r w:rsidRPr="00AF2374">
                  <w:rPr>
                    <w:rFonts w:ascii="Times New Roman" w:hAnsi="Times New Roman"/>
                    <w:b/>
                    <w:sz w:val="24"/>
                    <w:szCs w:val="24"/>
                    <w:lang w:val="en-US"/>
                  </w:rPr>
                  <w:t>Oxford</w:t>
                </w:r>
              </w:smartTag>
              <w:r w:rsidRPr="00AF2374">
                <w:rPr>
                  <w:rFonts w:ascii="Times New Roman" w:hAnsi="Times New Roman"/>
                  <w:b/>
                  <w:sz w:val="24"/>
                  <w:szCs w:val="24"/>
                  <w:lang w:val="en-US"/>
                </w:rPr>
                <w:t xml:space="preserve"> </w:t>
              </w:r>
              <w:smartTag w:uri="urn:schemas-microsoft-com:office:smarttags" w:element="PlaceType">
                <w:r w:rsidRPr="00AF2374">
                  <w:rPr>
                    <w:rFonts w:ascii="Times New Roman" w:hAnsi="Times New Roman"/>
                    <w:b/>
                    <w:sz w:val="24"/>
                    <w:szCs w:val="24"/>
                    <w:lang w:val="en-US"/>
                  </w:rPr>
                  <w:t>University</w:t>
                </w:r>
              </w:smartTag>
            </w:smartTag>
            <w:r w:rsidRPr="00AF237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Press</w:t>
            </w:r>
          </w:p>
        </w:tc>
      </w:tr>
      <w:tr w:rsidR="003B720B" w:rsidRPr="00AF2374" w:rsidTr="00AF2374">
        <w:trPr>
          <w:jc w:val="center"/>
        </w:trPr>
        <w:tc>
          <w:tcPr>
            <w:tcW w:w="1736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Wych. do życia w rodzinie</w:t>
            </w:r>
          </w:p>
        </w:tc>
        <w:tc>
          <w:tcPr>
            <w:tcW w:w="2264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,,W drodze ku dorosłości’’</w:t>
            </w:r>
          </w:p>
        </w:tc>
        <w:tc>
          <w:tcPr>
            <w:tcW w:w="1935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Teresa Król</w:t>
            </w:r>
          </w:p>
        </w:tc>
        <w:tc>
          <w:tcPr>
            <w:tcW w:w="1714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Rubikon</w:t>
            </w:r>
          </w:p>
        </w:tc>
      </w:tr>
      <w:tr w:rsidR="003B720B" w:rsidRPr="00AF2374" w:rsidTr="00AF2374">
        <w:trPr>
          <w:jc w:val="center"/>
        </w:trPr>
        <w:tc>
          <w:tcPr>
            <w:tcW w:w="1736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 xml:space="preserve">Technika </w:t>
            </w:r>
          </w:p>
        </w:tc>
        <w:tc>
          <w:tcPr>
            <w:tcW w:w="2264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,,Technika na co dzień”</w:t>
            </w:r>
          </w:p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5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Ewa Bubak</w:t>
            </w:r>
          </w:p>
        </w:tc>
        <w:tc>
          <w:tcPr>
            <w:tcW w:w="1714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WSiP</w:t>
            </w:r>
          </w:p>
        </w:tc>
      </w:tr>
      <w:tr w:rsidR="003B720B" w:rsidRPr="00AF2374" w:rsidTr="00AF2374">
        <w:trPr>
          <w:jc w:val="center"/>
        </w:trPr>
        <w:tc>
          <w:tcPr>
            <w:tcW w:w="1736" w:type="dxa"/>
            <w:tcBorders>
              <w:right w:val="single" w:sz="4" w:space="0" w:color="auto"/>
            </w:tcBorders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Religia</w:t>
            </w:r>
          </w:p>
        </w:tc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„Bóg poszukuje człowieka</w:t>
            </w: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”</w:t>
            </w:r>
          </w:p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Podręcznik i karta pracy</w:t>
            </w:r>
          </w:p>
        </w:tc>
        <w:tc>
          <w:tcPr>
            <w:tcW w:w="1935" w:type="dxa"/>
            <w:tcBorders>
              <w:left w:val="single" w:sz="4" w:space="0" w:color="auto"/>
              <w:right w:val="single" w:sz="4" w:space="0" w:color="auto"/>
            </w:tcBorders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Ks. W. Janiga</w:t>
            </w:r>
          </w:p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Gaudium</w:t>
            </w:r>
          </w:p>
        </w:tc>
      </w:tr>
      <w:tr w:rsidR="003B720B" w:rsidRPr="00AF2374" w:rsidTr="00AF23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1065"/>
          <w:jc w:val="center"/>
        </w:trPr>
        <w:tc>
          <w:tcPr>
            <w:tcW w:w="1736" w:type="dxa"/>
          </w:tcPr>
          <w:p w:rsidR="003B720B" w:rsidRPr="00AF2374" w:rsidRDefault="003B720B" w:rsidP="00AF2374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 xml:space="preserve">Informatyka </w:t>
            </w:r>
          </w:p>
        </w:tc>
        <w:tc>
          <w:tcPr>
            <w:tcW w:w="2264" w:type="dxa"/>
          </w:tcPr>
          <w:p w:rsidR="003B720B" w:rsidRPr="00AF2374" w:rsidRDefault="003B720B" w:rsidP="00AF2374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„Informatyka”</w:t>
            </w:r>
          </w:p>
          <w:p w:rsidR="003B720B" w:rsidRPr="00AF2374" w:rsidRDefault="003B720B" w:rsidP="00AF2374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5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W. Jochemczyk</w:t>
            </w:r>
          </w:p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4" w:type="dxa"/>
          </w:tcPr>
          <w:p w:rsidR="003B720B" w:rsidRPr="00AF2374" w:rsidRDefault="003B720B" w:rsidP="00AF2374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WSiP</w:t>
            </w:r>
          </w:p>
        </w:tc>
      </w:tr>
      <w:tr w:rsidR="003B720B" w:rsidRPr="00AF2374" w:rsidTr="00AF23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1065"/>
          <w:jc w:val="center"/>
        </w:trPr>
        <w:tc>
          <w:tcPr>
            <w:tcW w:w="1736" w:type="dxa"/>
          </w:tcPr>
          <w:p w:rsidR="003B720B" w:rsidRPr="00AF2374" w:rsidRDefault="003B720B" w:rsidP="00AF2374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Biologia</w:t>
            </w:r>
          </w:p>
        </w:tc>
        <w:tc>
          <w:tcPr>
            <w:tcW w:w="2264" w:type="dxa"/>
          </w:tcPr>
          <w:p w:rsidR="003B720B" w:rsidRPr="00AF2374" w:rsidRDefault="003B720B" w:rsidP="00AF2374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,,Puls życia5’’</w:t>
            </w:r>
            <w:r w:rsidRPr="00AF2374">
              <w:rPr>
                <w:rFonts w:ascii="Times New Roman" w:hAnsi="Times New Roman"/>
              </w:rPr>
              <w:t xml:space="preserve"> </w:t>
            </w: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podr. + ćw.</w:t>
            </w:r>
          </w:p>
        </w:tc>
        <w:tc>
          <w:tcPr>
            <w:tcW w:w="1935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M.Sęktas</w:t>
            </w:r>
          </w:p>
        </w:tc>
        <w:tc>
          <w:tcPr>
            <w:tcW w:w="1714" w:type="dxa"/>
          </w:tcPr>
          <w:p w:rsidR="003B720B" w:rsidRPr="00AF2374" w:rsidRDefault="003B720B" w:rsidP="00AF2374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Nowa Era</w:t>
            </w:r>
          </w:p>
        </w:tc>
      </w:tr>
    </w:tbl>
    <w:p w:rsidR="003B720B" w:rsidRPr="003E0863" w:rsidRDefault="003B720B" w:rsidP="005004E4">
      <w:pPr>
        <w:jc w:val="center"/>
        <w:rPr>
          <w:rFonts w:ascii="Times New Roman" w:hAnsi="Times New Roman"/>
          <w:b/>
          <w:sz w:val="36"/>
          <w:szCs w:val="36"/>
        </w:rPr>
      </w:pPr>
    </w:p>
    <w:p w:rsidR="003B720B" w:rsidRPr="003E0863" w:rsidRDefault="003B720B" w:rsidP="005004E4">
      <w:pPr>
        <w:jc w:val="center"/>
        <w:rPr>
          <w:rFonts w:ascii="Times New Roman" w:hAnsi="Times New Roman"/>
          <w:b/>
          <w:sz w:val="36"/>
          <w:szCs w:val="36"/>
        </w:rPr>
      </w:pPr>
      <w:r w:rsidRPr="003E0863">
        <w:rPr>
          <w:rFonts w:ascii="Times New Roman" w:hAnsi="Times New Roman"/>
          <w:b/>
          <w:sz w:val="36"/>
          <w:szCs w:val="36"/>
        </w:rPr>
        <w:t>Wykaz podręczników do klasy VI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61"/>
        <w:gridCol w:w="2296"/>
        <w:gridCol w:w="1910"/>
        <w:gridCol w:w="1747"/>
      </w:tblGrid>
      <w:tr w:rsidR="003B720B" w:rsidRPr="00AF2374" w:rsidTr="00AF2374">
        <w:trPr>
          <w:jc w:val="center"/>
        </w:trPr>
        <w:tc>
          <w:tcPr>
            <w:tcW w:w="1761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Przedmiot</w:t>
            </w:r>
          </w:p>
        </w:tc>
        <w:tc>
          <w:tcPr>
            <w:tcW w:w="2181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Tytuł podręcznika/zeszytu ćwiczeń i innych</w:t>
            </w:r>
          </w:p>
        </w:tc>
        <w:tc>
          <w:tcPr>
            <w:tcW w:w="191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Autorzy</w:t>
            </w:r>
          </w:p>
        </w:tc>
        <w:tc>
          <w:tcPr>
            <w:tcW w:w="1747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Wydawnictwo</w:t>
            </w:r>
          </w:p>
        </w:tc>
      </w:tr>
      <w:tr w:rsidR="003B720B" w:rsidRPr="00AF2374" w:rsidTr="00AF2374">
        <w:trPr>
          <w:jc w:val="center"/>
        </w:trPr>
        <w:tc>
          <w:tcPr>
            <w:tcW w:w="1761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Język polski</w:t>
            </w:r>
          </w:p>
        </w:tc>
        <w:tc>
          <w:tcPr>
            <w:tcW w:w="2181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„Słowa z uśmiechem. Literatura i kultura”</w:t>
            </w:r>
          </w:p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„Słowa z uśmiechem. Nauka o języku i ortografia” Cz. 1 i 2</w:t>
            </w:r>
          </w:p>
        </w:tc>
        <w:tc>
          <w:tcPr>
            <w:tcW w:w="191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Ewa Horwath</w:t>
            </w:r>
          </w:p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Anita Żegleń</w:t>
            </w:r>
          </w:p>
        </w:tc>
        <w:tc>
          <w:tcPr>
            <w:tcW w:w="1747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WSiP</w:t>
            </w:r>
          </w:p>
        </w:tc>
      </w:tr>
      <w:tr w:rsidR="003B720B" w:rsidRPr="00AF2374" w:rsidTr="00AF2374">
        <w:trPr>
          <w:jc w:val="center"/>
        </w:trPr>
        <w:tc>
          <w:tcPr>
            <w:tcW w:w="1761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 xml:space="preserve">Historia </w:t>
            </w:r>
          </w:p>
        </w:tc>
        <w:tc>
          <w:tcPr>
            <w:tcW w:w="2181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,,Historia ,,</w:t>
            </w:r>
          </w:p>
        </w:tc>
        <w:tc>
          <w:tcPr>
            <w:tcW w:w="191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47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WSiP</w:t>
            </w:r>
          </w:p>
        </w:tc>
      </w:tr>
      <w:tr w:rsidR="003B720B" w:rsidRPr="00AF2374" w:rsidTr="00AF2374">
        <w:trPr>
          <w:jc w:val="center"/>
        </w:trPr>
        <w:tc>
          <w:tcPr>
            <w:tcW w:w="1761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Matematyka</w:t>
            </w:r>
          </w:p>
        </w:tc>
        <w:tc>
          <w:tcPr>
            <w:tcW w:w="2181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„Matematyka z kluczem”  ćwiczenia cz. 1 i 2</w:t>
            </w:r>
          </w:p>
        </w:tc>
        <w:tc>
          <w:tcPr>
            <w:tcW w:w="191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Marcin Braun</w:t>
            </w:r>
          </w:p>
        </w:tc>
        <w:tc>
          <w:tcPr>
            <w:tcW w:w="1747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Nowa Era</w:t>
            </w:r>
          </w:p>
        </w:tc>
      </w:tr>
      <w:tr w:rsidR="003B720B" w:rsidRPr="00AF2374" w:rsidTr="00AF2374">
        <w:trPr>
          <w:jc w:val="center"/>
        </w:trPr>
        <w:tc>
          <w:tcPr>
            <w:tcW w:w="1761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Biologia</w:t>
            </w:r>
          </w:p>
        </w:tc>
        <w:tc>
          <w:tcPr>
            <w:tcW w:w="2181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 xml:space="preserve">,,Puls życia </w:t>
            </w:r>
            <w:smartTag w:uri="urn:schemas-microsoft-com:office:smarttags" w:element="metricconverter">
              <w:smartTagPr>
                <w:attr w:name="ProductID" w:val="6 ”"/>
              </w:smartTagPr>
              <w:r w:rsidRPr="00AF2374">
                <w:rPr>
                  <w:rFonts w:ascii="Times New Roman" w:hAnsi="Times New Roman"/>
                  <w:b/>
                  <w:sz w:val="24"/>
                  <w:szCs w:val="24"/>
                </w:rPr>
                <w:t>6 ”</w:t>
              </w:r>
            </w:smartTag>
            <w:r w:rsidRPr="00AF237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M.Sęktas</w:t>
            </w:r>
          </w:p>
        </w:tc>
        <w:tc>
          <w:tcPr>
            <w:tcW w:w="1747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Nowa Era</w:t>
            </w:r>
          </w:p>
        </w:tc>
      </w:tr>
      <w:tr w:rsidR="003B720B" w:rsidRPr="00AF2374" w:rsidTr="00AF2374">
        <w:trPr>
          <w:jc w:val="center"/>
        </w:trPr>
        <w:tc>
          <w:tcPr>
            <w:tcW w:w="1761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Muzyka</w:t>
            </w:r>
          </w:p>
        </w:tc>
        <w:tc>
          <w:tcPr>
            <w:tcW w:w="2181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„Klucz do Muzyki’’</w:t>
            </w:r>
          </w:p>
          <w:p w:rsidR="003B720B" w:rsidRPr="00AF2374" w:rsidRDefault="003B720B" w:rsidP="00AF23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Agnieszka Sołtysik</w:t>
            </w:r>
          </w:p>
        </w:tc>
        <w:tc>
          <w:tcPr>
            <w:tcW w:w="1747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WSiP</w:t>
            </w:r>
          </w:p>
        </w:tc>
      </w:tr>
      <w:tr w:rsidR="003B720B" w:rsidRPr="00AF2374" w:rsidTr="00AF2374">
        <w:trPr>
          <w:jc w:val="center"/>
        </w:trPr>
        <w:tc>
          <w:tcPr>
            <w:tcW w:w="1761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Plastyka</w:t>
            </w:r>
          </w:p>
        </w:tc>
        <w:tc>
          <w:tcPr>
            <w:tcW w:w="2181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 xml:space="preserve">„Plastyka </w:t>
            </w:r>
            <w:smartTag w:uri="urn:schemas-microsoft-com:office:smarttags" w:element="metricconverter">
              <w:smartTagPr>
                <w:attr w:name="ProductID" w:val="6”"/>
              </w:smartTagPr>
              <w:r w:rsidRPr="00AF2374">
                <w:rPr>
                  <w:rFonts w:ascii="Times New Roman" w:hAnsi="Times New Roman"/>
                  <w:b/>
                  <w:sz w:val="24"/>
                  <w:szCs w:val="24"/>
                </w:rPr>
                <w:t>6”</w:t>
              </w:r>
            </w:smartTag>
          </w:p>
        </w:tc>
        <w:tc>
          <w:tcPr>
            <w:tcW w:w="191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Stanisław Stopczyk</w:t>
            </w:r>
          </w:p>
          <w:p w:rsidR="003B720B" w:rsidRPr="00AF2374" w:rsidRDefault="003B720B" w:rsidP="00AF23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47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WSiP</w:t>
            </w:r>
          </w:p>
        </w:tc>
      </w:tr>
      <w:tr w:rsidR="003B720B" w:rsidRPr="00AF2374" w:rsidTr="00AF2374">
        <w:trPr>
          <w:jc w:val="center"/>
        </w:trPr>
        <w:tc>
          <w:tcPr>
            <w:tcW w:w="1761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Język angielski</w:t>
            </w:r>
          </w:p>
        </w:tc>
        <w:tc>
          <w:tcPr>
            <w:tcW w:w="2181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„Team Up Plus”</w:t>
            </w:r>
          </w:p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 xml:space="preserve"> zeszyt ćwiczeń</w:t>
            </w:r>
          </w:p>
        </w:tc>
        <w:tc>
          <w:tcPr>
            <w:tcW w:w="191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Phillippa Bowen  </w:t>
            </w:r>
          </w:p>
        </w:tc>
        <w:tc>
          <w:tcPr>
            <w:tcW w:w="1747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Oxford University Press</w:t>
            </w:r>
          </w:p>
        </w:tc>
      </w:tr>
      <w:tr w:rsidR="003B720B" w:rsidRPr="00AF2374" w:rsidTr="00AF2374">
        <w:trPr>
          <w:jc w:val="center"/>
        </w:trPr>
        <w:tc>
          <w:tcPr>
            <w:tcW w:w="1761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Wychowanie do życia w rodzinie</w:t>
            </w:r>
          </w:p>
        </w:tc>
        <w:tc>
          <w:tcPr>
            <w:tcW w:w="2181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,,W drodze ku dorosłości’’</w:t>
            </w:r>
          </w:p>
        </w:tc>
        <w:tc>
          <w:tcPr>
            <w:tcW w:w="191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Teresa Król</w:t>
            </w:r>
          </w:p>
        </w:tc>
        <w:tc>
          <w:tcPr>
            <w:tcW w:w="1747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Rubikon</w:t>
            </w:r>
          </w:p>
        </w:tc>
      </w:tr>
      <w:tr w:rsidR="003B720B" w:rsidRPr="00AF2374" w:rsidTr="00AF2374">
        <w:trPr>
          <w:jc w:val="center"/>
        </w:trPr>
        <w:tc>
          <w:tcPr>
            <w:tcW w:w="1761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Technika</w:t>
            </w:r>
          </w:p>
        </w:tc>
        <w:tc>
          <w:tcPr>
            <w:tcW w:w="2181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„Technika na co dzień”</w:t>
            </w:r>
          </w:p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</w:tcPr>
          <w:p w:rsidR="003B720B" w:rsidRPr="00AF2374" w:rsidRDefault="003B720B" w:rsidP="00AF23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E.Bubak</w:t>
            </w:r>
          </w:p>
        </w:tc>
        <w:tc>
          <w:tcPr>
            <w:tcW w:w="1747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WSiP</w:t>
            </w:r>
          </w:p>
        </w:tc>
      </w:tr>
      <w:tr w:rsidR="003B720B" w:rsidRPr="00AF2374" w:rsidTr="00AF2374">
        <w:trPr>
          <w:jc w:val="center"/>
        </w:trPr>
        <w:tc>
          <w:tcPr>
            <w:tcW w:w="1761" w:type="dxa"/>
            <w:tcBorders>
              <w:right w:val="single" w:sz="4" w:space="0" w:color="auto"/>
            </w:tcBorders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Religia</w:t>
            </w:r>
          </w:p>
        </w:tc>
        <w:tc>
          <w:tcPr>
            <w:tcW w:w="2181" w:type="dxa"/>
            <w:tcBorders>
              <w:left w:val="single" w:sz="4" w:space="0" w:color="auto"/>
              <w:right w:val="single" w:sz="4" w:space="0" w:color="auto"/>
            </w:tcBorders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„Wierzę w Kościół”</w:t>
            </w:r>
          </w:p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Karta pracy dla klasy 6</w:t>
            </w:r>
          </w:p>
        </w:tc>
        <w:tc>
          <w:tcPr>
            <w:tcW w:w="1910" w:type="dxa"/>
            <w:tcBorders>
              <w:left w:val="single" w:sz="4" w:space="0" w:color="auto"/>
              <w:right w:val="single" w:sz="4" w:space="0" w:color="auto"/>
            </w:tcBorders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Ks. Piotr Goliszek</w:t>
            </w:r>
          </w:p>
        </w:tc>
        <w:tc>
          <w:tcPr>
            <w:tcW w:w="1747" w:type="dxa"/>
            <w:tcBorders>
              <w:left w:val="single" w:sz="4" w:space="0" w:color="auto"/>
            </w:tcBorders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Gaudium</w:t>
            </w:r>
          </w:p>
        </w:tc>
      </w:tr>
      <w:tr w:rsidR="003B720B" w:rsidRPr="00AF2374" w:rsidTr="00AF23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1245"/>
          <w:jc w:val="center"/>
        </w:trPr>
        <w:tc>
          <w:tcPr>
            <w:tcW w:w="1761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Informatyka</w:t>
            </w:r>
          </w:p>
        </w:tc>
        <w:tc>
          <w:tcPr>
            <w:tcW w:w="2181" w:type="dxa"/>
          </w:tcPr>
          <w:p w:rsidR="003B720B" w:rsidRPr="00AF2374" w:rsidRDefault="003B720B" w:rsidP="00AF2374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„Informatyka”</w:t>
            </w:r>
          </w:p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W. Jochemczyk</w:t>
            </w:r>
          </w:p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47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WSiP</w:t>
            </w:r>
          </w:p>
        </w:tc>
      </w:tr>
      <w:tr w:rsidR="003B720B" w:rsidRPr="00AF2374" w:rsidTr="00AF23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1245"/>
          <w:jc w:val="center"/>
        </w:trPr>
        <w:tc>
          <w:tcPr>
            <w:tcW w:w="1761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Geografia</w:t>
            </w:r>
          </w:p>
        </w:tc>
        <w:tc>
          <w:tcPr>
            <w:tcW w:w="2181" w:type="dxa"/>
          </w:tcPr>
          <w:p w:rsidR="003B720B" w:rsidRPr="00AF2374" w:rsidRDefault="003B720B" w:rsidP="00AF2374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,,Planeta Nowa,,</w:t>
            </w:r>
            <w:r w:rsidRPr="00AF2374">
              <w:rPr>
                <w:rFonts w:ascii="Times New Roman" w:hAnsi="Times New Roman"/>
              </w:rPr>
              <w:t xml:space="preserve"> </w:t>
            </w: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podr. + ćw.</w:t>
            </w:r>
          </w:p>
        </w:tc>
        <w:tc>
          <w:tcPr>
            <w:tcW w:w="191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Feliks Szlajfer</w:t>
            </w:r>
          </w:p>
        </w:tc>
        <w:tc>
          <w:tcPr>
            <w:tcW w:w="1747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Nowa Era</w:t>
            </w:r>
          </w:p>
        </w:tc>
      </w:tr>
    </w:tbl>
    <w:p w:rsidR="003B720B" w:rsidRPr="003E0863" w:rsidRDefault="003B720B" w:rsidP="002F1400">
      <w:pPr>
        <w:rPr>
          <w:rFonts w:ascii="Times New Roman" w:hAnsi="Times New Roman"/>
          <w:b/>
          <w:sz w:val="36"/>
          <w:szCs w:val="36"/>
        </w:rPr>
      </w:pPr>
    </w:p>
    <w:p w:rsidR="003B720B" w:rsidRPr="003E0863" w:rsidRDefault="003B720B" w:rsidP="004412F1">
      <w:pPr>
        <w:jc w:val="center"/>
        <w:rPr>
          <w:rFonts w:ascii="Times New Roman" w:hAnsi="Times New Roman"/>
          <w:b/>
          <w:sz w:val="36"/>
          <w:szCs w:val="36"/>
        </w:rPr>
      </w:pPr>
      <w:r w:rsidRPr="003E0863">
        <w:rPr>
          <w:rFonts w:ascii="Times New Roman" w:hAnsi="Times New Roman"/>
          <w:b/>
          <w:sz w:val="36"/>
          <w:szCs w:val="36"/>
        </w:rPr>
        <w:t>Wykaz podręczników do klasy VII</w:t>
      </w:r>
    </w:p>
    <w:tbl>
      <w:tblPr>
        <w:tblW w:w="9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50"/>
        <w:gridCol w:w="2450"/>
        <w:gridCol w:w="2450"/>
        <w:gridCol w:w="2450"/>
      </w:tblGrid>
      <w:tr w:rsidR="003B720B" w:rsidRPr="00AF2374" w:rsidTr="00AF2374">
        <w:trPr>
          <w:trHeight w:val="615"/>
        </w:trPr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Przedmiot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Tytuł podręcznika/zeszytu ćwiczeń i innych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Autorzy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Wydawnictwo</w:t>
            </w:r>
          </w:p>
        </w:tc>
      </w:tr>
      <w:tr w:rsidR="003B720B" w:rsidRPr="00AF2374" w:rsidTr="00AF2374">
        <w:trPr>
          <w:trHeight w:val="584"/>
        </w:trPr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Język polski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„Język polski. Między nami”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Agnieszka Łuczak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GWO</w:t>
            </w:r>
          </w:p>
        </w:tc>
      </w:tr>
      <w:tr w:rsidR="003B720B" w:rsidRPr="00AF2374" w:rsidTr="00AF2374">
        <w:trPr>
          <w:trHeight w:val="584"/>
        </w:trPr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Historia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„Podróże w czasie”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Tomasz Małkowski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GWO</w:t>
            </w:r>
          </w:p>
        </w:tc>
      </w:tr>
      <w:tr w:rsidR="003B720B" w:rsidRPr="00AF2374" w:rsidTr="00AF2374">
        <w:trPr>
          <w:trHeight w:val="615"/>
        </w:trPr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Matematyka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,,Matematyka z kluczem” podr. Ćw.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Marcin Braun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Nowa Era</w:t>
            </w:r>
          </w:p>
        </w:tc>
      </w:tr>
      <w:tr w:rsidR="003B720B" w:rsidRPr="00AF2374" w:rsidTr="00AF2374">
        <w:trPr>
          <w:trHeight w:val="584"/>
        </w:trPr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Geografia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„Planeta Nowa”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R. Malarz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Nowa Era</w:t>
            </w:r>
          </w:p>
        </w:tc>
      </w:tr>
      <w:tr w:rsidR="003B720B" w:rsidRPr="00AF2374" w:rsidTr="00AF2374">
        <w:trPr>
          <w:trHeight w:val="584"/>
        </w:trPr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Biologia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 xml:space="preserve">,,Puls życia 7’’ 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Małgorzata Jefimow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Nowa Era</w:t>
            </w:r>
          </w:p>
        </w:tc>
      </w:tr>
      <w:tr w:rsidR="003B720B" w:rsidRPr="00AF2374" w:rsidTr="00AF2374">
        <w:trPr>
          <w:trHeight w:val="584"/>
        </w:trPr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Fizyka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,,Fizyka z plusem”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Krzysztof Horodecki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GWO</w:t>
            </w:r>
          </w:p>
        </w:tc>
      </w:tr>
      <w:tr w:rsidR="003B720B" w:rsidRPr="00AF2374" w:rsidTr="00AF2374">
        <w:trPr>
          <w:trHeight w:val="584"/>
        </w:trPr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Chemia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 xml:space="preserve">,,Chemia Nowej Ery’’, podr. 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Jan Kulawik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Nowa Era</w:t>
            </w:r>
          </w:p>
        </w:tc>
      </w:tr>
      <w:tr w:rsidR="003B720B" w:rsidRPr="00AF2374" w:rsidTr="00AF2374">
        <w:trPr>
          <w:trHeight w:val="615"/>
        </w:trPr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Język niemiecki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 xml:space="preserve">„aha! Neu </w:t>
            </w:r>
            <w:smartTag w:uri="urn:schemas-microsoft-com:office:smarttags" w:element="metricconverter">
              <w:smartTagPr>
                <w:attr w:name="ProductID" w:val="7”"/>
              </w:smartTagPr>
              <w:r w:rsidRPr="00AF2374">
                <w:rPr>
                  <w:rFonts w:ascii="Times New Roman" w:hAnsi="Times New Roman"/>
                  <w:b/>
                  <w:sz w:val="24"/>
                  <w:szCs w:val="24"/>
                </w:rPr>
                <w:t>7”</w:t>
              </w:r>
            </w:smartTag>
          </w:p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Anna Potapowicz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WSiP</w:t>
            </w:r>
          </w:p>
        </w:tc>
      </w:tr>
      <w:tr w:rsidR="003B720B" w:rsidRPr="00AF2374" w:rsidTr="00AF2374">
        <w:trPr>
          <w:trHeight w:val="584"/>
        </w:trPr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Język angielski</w:t>
            </w:r>
          </w:p>
        </w:tc>
        <w:tc>
          <w:tcPr>
            <w:tcW w:w="2450" w:type="dxa"/>
          </w:tcPr>
          <w:p w:rsidR="003B720B" w:rsidRPr="00D80F43" w:rsidRDefault="003B720B" w:rsidP="00AF23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80F43">
              <w:rPr>
                <w:rFonts w:ascii="Times New Roman" w:hAnsi="Times New Roman"/>
                <w:b/>
                <w:sz w:val="24"/>
                <w:szCs w:val="24"/>
              </w:rPr>
              <w:t>“Repetytorium ósmoklasisty część 1 dla kl. 7’’ podr</w:t>
            </w:r>
          </w:p>
          <w:p w:rsidR="003B720B" w:rsidRPr="00D80F43" w:rsidRDefault="003B720B" w:rsidP="00AF23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80F43">
              <w:rPr>
                <w:rFonts w:ascii="Times New Roman" w:hAnsi="Times New Roman"/>
                <w:b/>
                <w:sz w:val="24"/>
                <w:szCs w:val="24"/>
              </w:rPr>
              <w:t>“Repetytorium ósmoklasisty część 1 dla kl. 7’’ - ćw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Malcolm Mann, Steve Taylore-Knowles- Podr.</w:t>
            </w:r>
          </w:p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Karolina Kotorowicz- Jasińska - ćw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Macmillan</w:t>
            </w:r>
          </w:p>
        </w:tc>
      </w:tr>
      <w:tr w:rsidR="003B720B" w:rsidRPr="00AF2374" w:rsidTr="00AF2374">
        <w:trPr>
          <w:trHeight w:val="584"/>
        </w:trPr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Informatyka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,,Informatyka’’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Wanda Jochemczyk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WSiP</w:t>
            </w:r>
          </w:p>
        </w:tc>
      </w:tr>
      <w:tr w:rsidR="003B720B" w:rsidRPr="00AF2374" w:rsidTr="00AF2374">
        <w:trPr>
          <w:trHeight w:val="584"/>
        </w:trPr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Religia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,,Spotykam Twoje Słowo’’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 xml:space="preserve">Ks. Piotr Goliszek 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Gaudium</w:t>
            </w:r>
          </w:p>
        </w:tc>
      </w:tr>
      <w:tr w:rsidR="003B720B" w:rsidRPr="00AF2374" w:rsidTr="00AF2374">
        <w:trPr>
          <w:trHeight w:val="584"/>
        </w:trPr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Plastyka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,,Plastyka 7,,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Stanisław Stopczyk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WSiP</w:t>
            </w:r>
          </w:p>
        </w:tc>
      </w:tr>
      <w:tr w:rsidR="003B720B" w:rsidRPr="00AF2374" w:rsidTr="00AF2374">
        <w:trPr>
          <w:trHeight w:val="615"/>
        </w:trPr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Muzyka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,,Klucz do muzyki’’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Katarzyna Jakóbczak-Drążek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WSiP</w:t>
            </w:r>
          </w:p>
        </w:tc>
      </w:tr>
      <w:tr w:rsidR="003B720B" w:rsidRPr="00AF2374" w:rsidTr="00AF2374">
        <w:trPr>
          <w:trHeight w:val="615"/>
        </w:trPr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Wychowanie do życia w rodzinie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,,Wędrując ku dorosłości’’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Teresa Król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Rubikon</w:t>
            </w:r>
          </w:p>
        </w:tc>
      </w:tr>
    </w:tbl>
    <w:p w:rsidR="003B720B" w:rsidRPr="003E0863" w:rsidRDefault="003B720B" w:rsidP="002F1400">
      <w:pPr>
        <w:rPr>
          <w:rFonts w:ascii="Times New Roman" w:hAnsi="Times New Roman"/>
          <w:b/>
          <w:sz w:val="36"/>
          <w:szCs w:val="36"/>
        </w:rPr>
      </w:pPr>
    </w:p>
    <w:p w:rsidR="003B720B" w:rsidRPr="003E0863" w:rsidRDefault="003B720B" w:rsidP="00E82ACC">
      <w:pPr>
        <w:jc w:val="center"/>
        <w:rPr>
          <w:rFonts w:ascii="Times New Roman" w:hAnsi="Times New Roman"/>
          <w:b/>
          <w:sz w:val="36"/>
          <w:szCs w:val="36"/>
        </w:rPr>
      </w:pPr>
      <w:r w:rsidRPr="003E0863">
        <w:rPr>
          <w:rFonts w:ascii="Times New Roman" w:hAnsi="Times New Roman"/>
          <w:b/>
          <w:sz w:val="36"/>
          <w:szCs w:val="36"/>
        </w:rPr>
        <w:t>Wykaz podręczników do klasy VIII</w:t>
      </w:r>
    </w:p>
    <w:tbl>
      <w:tblPr>
        <w:tblW w:w="9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50"/>
        <w:gridCol w:w="2450"/>
        <w:gridCol w:w="2450"/>
        <w:gridCol w:w="2450"/>
      </w:tblGrid>
      <w:tr w:rsidR="003B720B" w:rsidRPr="00AF2374" w:rsidTr="00AF2374">
        <w:trPr>
          <w:trHeight w:val="615"/>
        </w:trPr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Przedmiot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Tytuł podręcznika/zeszytu ćwiczeń i innych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Autorzy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Wydawnictwo</w:t>
            </w:r>
          </w:p>
        </w:tc>
      </w:tr>
      <w:tr w:rsidR="003B720B" w:rsidRPr="00AF2374" w:rsidTr="00AF2374">
        <w:trPr>
          <w:trHeight w:val="584"/>
        </w:trPr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Język polski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,,Język polski: Świat w słowach i obrazach’’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Witold Bobiński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WSiP</w:t>
            </w:r>
          </w:p>
        </w:tc>
      </w:tr>
      <w:tr w:rsidR="003B720B" w:rsidRPr="00AF2374" w:rsidTr="00AF2374">
        <w:trPr>
          <w:trHeight w:val="584"/>
        </w:trPr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Historia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„Historia”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Igor Kąkolewski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WSiP</w:t>
            </w:r>
          </w:p>
        </w:tc>
      </w:tr>
      <w:tr w:rsidR="003B720B" w:rsidRPr="00AF2374" w:rsidTr="00AF2374">
        <w:trPr>
          <w:trHeight w:val="615"/>
        </w:trPr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Matematyka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,,Matematyka wokół nas’’, ćwiczenia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Helena Lewicka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WSiP</w:t>
            </w:r>
          </w:p>
        </w:tc>
      </w:tr>
      <w:tr w:rsidR="003B720B" w:rsidRPr="00AF2374" w:rsidTr="00AF2374">
        <w:trPr>
          <w:trHeight w:val="584"/>
        </w:trPr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Geografia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„Planeta nowa”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R.Malarz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Nowa era</w:t>
            </w:r>
          </w:p>
        </w:tc>
      </w:tr>
      <w:tr w:rsidR="003B720B" w:rsidRPr="00AF2374" w:rsidTr="00AF2374">
        <w:trPr>
          <w:trHeight w:val="584"/>
        </w:trPr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Biologia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 xml:space="preserve">,,Puls życia 8’’ 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Elżbieta Mazurek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Nowa Era</w:t>
            </w:r>
          </w:p>
        </w:tc>
      </w:tr>
      <w:tr w:rsidR="003B720B" w:rsidRPr="00AF2374" w:rsidTr="00AF2374">
        <w:trPr>
          <w:trHeight w:val="584"/>
        </w:trPr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Fizyka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,,Świat fizyki ’’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Barbara Sagnowska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WSiP</w:t>
            </w:r>
          </w:p>
        </w:tc>
      </w:tr>
      <w:tr w:rsidR="003B720B" w:rsidRPr="00AF2374" w:rsidTr="00AF2374">
        <w:trPr>
          <w:trHeight w:val="584"/>
        </w:trPr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Chemia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,,Chemia Nowej Ery’’, ćwiczenia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Jan Kulawik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Nowa Era</w:t>
            </w:r>
          </w:p>
        </w:tc>
      </w:tr>
      <w:tr w:rsidR="003B720B" w:rsidRPr="00AF2374" w:rsidTr="00AF2374">
        <w:trPr>
          <w:trHeight w:val="615"/>
        </w:trPr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Język niemiecki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 xml:space="preserve">„aha! Neu </w:t>
            </w:r>
            <w:smartTag w:uri="urn:schemas-microsoft-com:office:smarttags" w:element="metricconverter">
              <w:smartTagPr>
                <w:attr w:name="ProductID" w:val="8”"/>
              </w:smartTagPr>
              <w:r w:rsidRPr="00AF2374">
                <w:rPr>
                  <w:rFonts w:ascii="Times New Roman" w:hAnsi="Times New Roman"/>
                  <w:b/>
                  <w:sz w:val="24"/>
                  <w:szCs w:val="24"/>
                </w:rPr>
                <w:t>8”</w:t>
              </w:r>
            </w:smartTag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Anna Potapowicz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WSiP</w:t>
            </w:r>
          </w:p>
        </w:tc>
      </w:tr>
      <w:tr w:rsidR="003B720B" w:rsidRPr="00AF2374" w:rsidTr="00AF2374">
        <w:trPr>
          <w:trHeight w:val="584"/>
        </w:trPr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Język angielski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,,</w:t>
            </w:r>
            <w:smartTag w:uri="urn:schemas-microsoft-com:office:smarttags" w:element="place">
              <w:smartTag w:uri="urn:schemas-microsoft-com:office:smarttags" w:element="City">
                <w:r w:rsidRPr="00AF2374">
                  <w:rPr>
                    <w:rFonts w:ascii="Times New Roman" w:hAnsi="Times New Roman"/>
                    <w:b/>
                    <w:sz w:val="24"/>
                    <w:szCs w:val="24"/>
                    <w:lang w:val="en-US"/>
                  </w:rPr>
                  <w:t>Oxford</w:t>
                </w:r>
              </w:smartTag>
            </w:smartTag>
            <w:r w:rsidRPr="00AF237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Repetytorium ósmoklasisty’’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Atena Juszka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OUP</w:t>
            </w:r>
          </w:p>
        </w:tc>
      </w:tr>
      <w:tr w:rsidR="003B720B" w:rsidRPr="00AF2374" w:rsidTr="00AF2374">
        <w:trPr>
          <w:trHeight w:val="584"/>
        </w:trPr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Informatyka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,,Informatyka’’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Wanda Jochemczyk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WSiP</w:t>
            </w:r>
          </w:p>
        </w:tc>
      </w:tr>
      <w:tr w:rsidR="003B720B" w:rsidRPr="00AF2374" w:rsidTr="00AF2374">
        <w:trPr>
          <w:trHeight w:val="584"/>
        </w:trPr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Religia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,,Spotykam Twoje Słowo’’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 xml:space="preserve">Ks. Piotr Goliszek 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Gaudium</w:t>
            </w:r>
          </w:p>
        </w:tc>
      </w:tr>
      <w:tr w:rsidR="003B720B" w:rsidRPr="00AF2374" w:rsidTr="00AF2374">
        <w:trPr>
          <w:trHeight w:val="615"/>
        </w:trPr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Wos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„Dziś i jutro”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Iwona Janicka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Nowa Era</w:t>
            </w:r>
          </w:p>
        </w:tc>
      </w:tr>
      <w:tr w:rsidR="003B720B" w:rsidRPr="00AF2374" w:rsidTr="00AF2374">
        <w:trPr>
          <w:trHeight w:val="615"/>
        </w:trPr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Edukacja dla bezpieczeństwa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,,Żyję i działam bezpiecznie’’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Jarosław Słoma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Nowa Era</w:t>
            </w:r>
          </w:p>
        </w:tc>
      </w:tr>
      <w:tr w:rsidR="003B720B" w:rsidRPr="00AF2374" w:rsidTr="00AF2374">
        <w:trPr>
          <w:trHeight w:val="615"/>
        </w:trPr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Wychowanie do życia w rodzinie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,,Wędrując ku dorosłości’’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Teresa Król</w:t>
            </w:r>
          </w:p>
        </w:tc>
        <w:tc>
          <w:tcPr>
            <w:tcW w:w="2450" w:type="dxa"/>
          </w:tcPr>
          <w:p w:rsidR="003B720B" w:rsidRPr="00AF2374" w:rsidRDefault="003B720B" w:rsidP="00AF23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374">
              <w:rPr>
                <w:rFonts w:ascii="Times New Roman" w:hAnsi="Times New Roman"/>
                <w:b/>
                <w:sz w:val="24"/>
                <w:szCs w:val="24"/>
              </w:rPr>
              <w:t>Rubikon</w:t>
            </w:r>
          </w:p>
        </w:tc>
      </w:tr>
    </w:tbl>
    <w:p w:rsidR="003B720B" w:rsidRPr="003E0863" w:rsidRDefault="003B720B" w:rsidP="00E82ACC">
      <w:pPr>
        <w:rPr>
          <w:rFonts w:ascii="Times New Roman" w:hAnsi="Times New Roman"/>
          <w:b/>
          <w:sz w:val="36"/>
          <w:szCs w:val="36"/>
        </w:rPr>
      </w:pPr>
    </w:p>
    <w:p w:rsidR="003B720B" w:rsidRPr="003E0863" w:rsidRDefault="003B720B" w:rsidP="002F1400">
      <w:pPr>
        <w:rPr>
          <w:rFonts w:ascii="Times New Roman" w:hAnsi="Times New Roman"/>
          <w:b/>
          <w:sz w:val="36"/>
          <w:szCs w:val="36"/>
        </w:rPr>
      </w:pPr>
    </w:p>
    <w:sectPr w:rsidR="003B720B" w:rsidRPr="003E0863" w:rsidSect="001616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0D5B"/>
    <w:multiLevelType w:val="hybridMultilevel"/>
    <w:tmpl w:val="1EE2384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9A6396C"/>
    <w:multiLevelType w:val="hybridMultilevel"/>
    <w:tmpl w:val="3FECAA7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0C9C"/>
    <w:rsid w:val="00010A10"/>
    <w:rsid w:val="000468A5"/>
    <w:rsid w:val="000536F2"/>
    <w:rsid w:val="0007351A"/>
    <w:rsid w:val="00083EBE"/>
    <w:rsid w:val="00086160"/>
    <w:rsid w:val="0008625D"/>
    <w:rsid w:val="00086BC3"/>
    <w:rsid w:val="000906B1"/>
    <w:rsid w:val="000B378F"/>
    <w:rsid w:val="000D1F03"/>
    <w:rsid w:val="000D5BFF"/>
    <w:rsid w:val="000D72E8"/>
    <w:rsid w:val="000E6CA8"/>
    <w:rsid w:val="001034CB"/>
    <w:rsid w:val="00113D6F"/>
    <w:rsid w:val="00120FAE"/>
    <w:rsid w:val="00132079"/>
    <w:rsid w:val="00132FC6"/>
    <w:rsid w:val="0014275E"/>
    <w:rsid w:val="001616BE"/>
    <w:rsid w:val="0018525F"/>
    <w:rsid w:val="00195791"/>
    <w:rsid w:val="00195A60"/>
    <w:rsid w:val="001A51CB"/>
    <w:rsid w:val="001D2E16"/>
    <w:rsid w:val="001D3693"/>
    <w:rsid w:val="001E1839"/>
    <w:rsid w:val="001F301A"/>
    <w:rsid w:val="00201169"/>
    <w:rsid w:val="00203948"/>
    <w:rsid w:val="002132B1"/>
    <w:rsid w:val="002233D0"/>
    <w:rsid w:val="002244BF"/>
    <w:rsid w:val="0022563D"/>
    <w:rsid w:val="00253DBD"/>
    <w:rsid w:val="00257B3E"/>
    <w:rsid w:val="00265378"/>
    <w:rsid w:val="00292421"/>
    <w:rsid w:val="002D2797"/>
    <w:rsid w:val="002D55C2"/>
    <w:rsid w:val="002E1C53"/>
    <w:rsid w:val="002E55A7"/>
    <w:rsid w:val="002F0B1C"/>
    <w:rsid w:val="002F1400"/>
    <w:rsid w:val="00300B52"/>
    <w:rsid w:val="00310F9F"/>
    <w:rsid w:val="00314E82"/>
    <w:rsid w:val="003336F1"/>
    <w:rsid w:val="003532E3"/>
    <w:rsid w:val="00374EC0"/>
    <w:rsid w:val="0037515D"/>
    <w:rsid w:val="0037733A"/>
    <w:rsid w:val="0038542A"/>
    <w:rsid w:val="00391221"/>
    <w:rsid w:val="003B720B"/>
    <w:rsid w:val="003D5376"/>
    <w:rsid w:val="003D68C3"/>
    <w:rsid w:val="003D6B2E"/>
    <w:rsid w:val="003E0863"/>
    <w:rsid w:val="003E0C9C"/>
    <w:rsid w:val="003E6611"/>
    <w:rsid w:val="003F507B"/>
    <w:rsid w:val="0041502E"/>
    <w:rsid w:val="004237CC"/>
    <w:rsid w:val="00427104"/>
    <w:rsid w:val="004317B1"/>
    <w:rsid w:val="004412F1"/>
    <w:rsid w:val="004672F3"/>
    <w:rsid w:val="004B1E25"/>
    <w:rsid w:val="004B396C"/>
    <w:rsid w:val="004F033D"/>
    <w:rsid w:val="004F58CF"/>
    <w:rsid w:val="005004E4"/>
    <w:rsid w:val="00503DD6"/>
    <w:rsid w:val="00506C3E"/>
    <w:rsid w:val="00534CFD"/>
    <w:rsid w:val="00546C79"/>
    <w:rsid w:val="0057045C"/>
    <w:rsid w:val="005867C0"/>
    <w:rsid w:val="00596238"/>
    <w:rsid w:val="005A6B28"/>
    <w:rsid w:val="005A757C"/>
    <w:rsid w:val="005B6884"/>
    <w:rsid w:val="005B7800"/>
    <w:rsid w:val="005C7161"/>
    <w:rsid w:val="005D68E7"/>
    <w:rsid w:val="005E788C"/>
    <w:rsid w:val="005F2996"/>
    <w:rsid w:val="005F63D3"/>
    <w:rsid w:val="006302A0"/>
    <w:rsid w:val="00667654"/>
    <w:rsid w:val="00671B67"/>
    <w:rsid w:val="006A7CA3"/>
    <w:rsid w:val="006B6325"/>
    <w:rsid w:val="006C13CA"/>
    <w:rsid w:val="006E278F"/>
    <w:rsid w:val="006F6527"/>
    <w:rsid w:val="006F7514"/>
    <w:rsid w:val="00776480"/>
    <w:rsid w:val="007824BD"/>
    <w:rsid w:val="00784CA9"/>
    <w:rsid w:val="0078680A"/>
    <w:rsid w:val="00796EFD"/>
    <w:rsid w:val="007B642D"/>
    <w:rsid w:val="007B736C"/>
    <w:rsid w:val="0080738E"/>
    <w:rsid w:val="00825093"/>
    <w:rsid w:val="0088023A"/>
    <w:rsid w:val="00885D59"/>
    <w:rsid w:val="00891AD4"/>
    <w:rsid w:val="008971B9"/>
    <w:rsid w:val="008B6625"/>
    <w:rsid w:val="008C722E"/>
    <w:rsid w:val="008F3394"/>
    <w:rsid w:val="00912867"/>
    <w:rsid w:val="009262CC"/>
    <w:rsid w:val="00936CEE"/>
    <w:rsid w:val="00947069"/>
    <w:rsid w:val="009906C4"/>
    <w:rsid w:val="00993FFA"/>
    <w:rsid w:val="009A1D0B"/>
    <w:rsid w:val="009B5051"/>
    <w:rsid w:val="009C6144"/>
    <w:rsid w:val="009D55FA"/>
    <w:rsid w:val="009E0E73"/>
    <w:rsid w:val="009F1D71"/>
    <w:rsid w:val="009F53A8"/>
    <w:rsid w:val="00A042F1"/>
    <w:rsid w:val="00A1688A"/>
    <w:rsid w:val="00A6069C"/>
    <w:rsid w:val="00A834E8"/>
    <w:rsid w:val="00A83FB3"/>
    <w:rsid w:val="00A9386D"/>
    <w:rsid w:val="00AA7490"/>
    <w:rsid w:val="00AB412A"/>
    <w:rsid w:val="00AB542D"/>
    <w:rsid w:val="00AB664A"/>
    <w:rsid w:val="00AE16B6"/>
    <w:rsid w:val="00AF2374"/>
    <w:rsid w:val="00B1162F"/>
    <w:rsid w:val="00B11C33"/>
    <w:rsid w:val="00B639EE"/>
    <w:rsid w:val="00BA16D4"/>
    <w:rsid w:val="00BA25D2"/>
    <w:rsid w:val="00BC4A3A"/>
    <w:rsid w:val="00BC7B37"/>
    <w:rsid w:val="00BF61CC"/>
    <w:rsid w:val="00C02E17"/>
    <w:rsid w:val="00C032C1"/>
    <w:rsid w:val="00C11B00"/>
    <w:rsid w:val="00C13F50"/>
    <w:rsid w:val="00C20BFE"/>
    <w:rsid w:val="00C2694A"/>
    <w:rsid w:val="00C27C5F"/>
    <w:rsid w:val="00C43B0A"/>
    <w:rsid w:val="00C766FD"/>
    <w:rsid w:val="00CC26AA"/>
    <w:rsid w:val="00CD7F6D"/>
    <w:rsid w:val="00CF5BB7"/>
    <w:rsid w:val="00D20235"/>
    <w:rsid w:val="00D74F07"/>
    <w:rsid w:val="00D80F43"/>
    <w:rsid w:val="00D913AC"/>
    <w:rsid w:val="00D93707"/>
    <w:rsid w:val="00DB7D06"/>
    <w:rsid w:val="00DC1CD5"/>
    <w:rsid w:val="00DD04B6"/>
    <w:rsid w:val="00DF492A"/>
    <w:rsid w:val="00E0478C"/>
    <w:rsid w:val="00E15367"/>
    <w:rsid w:val="00E45A7F"/>
    <w:rsid w:val="00E46417"/>
    <w:rsid w:val="00E533DC"/>
    <w:rsid w:val="00E53A13"/>
    <w:rsid w:val="00E63A90"/>
    <w:rsid w:val="00E81F9D"/>
    <w:rsid w:val="00E82ACC"/>
    <w:rsid w:val="00EB35DA"/>
    <w:rsid w:val="00ED08D0"/>
    <w:rsid w:val="00F02488"/>
    <w:rsid w:val="00F147B6"/>
    <w:rsid w:val="00F209C2"/>
    <w:rsid w:val="00F22198"/>
    <w:rsid w:val="00F22DDA"/>
    <w:rsid w:val="00F2733F"/>
    <w:rsid w:val="00F437F7"/>
    <w:rsid w:val="00F454F6"/>
    <w:rsid w:val="00F57957"/>
    <w:rsid w:val="00F702A0"/>
    <w:rsid w:val="00F9258A"/>
    <w:rsid w:val="00F977E2"/>
    <w:rsid w:val="00FC7869"/>
    <w:rsid w:val="00FD0F48"/>
    <w:rsid w:val="00FD3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metricconverter"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6BE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E0C9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C27C5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27C5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27C5F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27C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C27C5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C27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27C5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57957"/>
    <w:pPr>
      <w:ind w:left="720"/>
      <w:contextualSpacing/>
    </w:pPr>
  </w:style>
  <w:style w:type="paragraph" w:styleId="Revision">
    <w:name w:val="Revision"/>
    <w:hidden/>
    <w:uiPriority w:val="99"/>
    <w:semiHidden/>
    <w:rsid w:val="00FD0F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7</Pages>
  <Words>965</Words>
  <Characters>5796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Szkolny zestaw podręczników obowiązujący w roku szkolnym 2020/2021 – Zespół Szkół w Piotrkowie</dc:title>
  <dc:subject/>
  <dc:creator>student</dc:creator>
  <cp:keywords/>
  <dc:description/>
  <cp:lastModifiedBy>GIMNAZJUM</cp:lastModifiedBy>
  <cp:revision>5</cp:revision>
  <cp:lastPrinted>2020-08-19T10:05:00Z</cp:lastPrinted>
  <dcterms:created xsi:type="dcterms:W3CDTF">2020-08-21T13:17:00Z</dcterms:created>
  <dcterms:modified xsi:type="dcterms:W3CDTF">2020-08-21T13:36:00Z</dcterms:modified>
</cp:coreProperties>
</file>