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FFE" w:rsidRDefault="00670FFE" w:rsidP="00534BE5">
      <w:pPr>
        <w:jc w:val="center"/>
        <w:rPr>
          <w:rFonts w:ascii="Times New Roman" w:hAnsi="Times New Roman"/>
          <w:sz w:val="28"/>
          <w:szCs w:val="28"/>
        </w:rPr>
      </w:pPr>
      <w:r w:rsidRPr="00534BE5">
        <w:rPr>
          <w:rFonts w:ascii="Times New Roman" w:hAnsi="Times New Roman"/>
          <w:sz w:val="28"/>
          <w:szCs w:val="28"/>
        </w:rPr>
        <w:t>Lista kandydatów przyjętych do Przedszkola Publicznego w Piotrkowie w roku szkolny 2020/2021:</w:t>
      </w:r>
    </w:p>
    <w:p w:rsidR="00670FFE" w:rsidRDefault="00670FFE" w:rsidP="00534BE5">
      <w:pPr>
        <w:jc w:val="center"/>
        <w:rPr>
          <w:rFonts w:ascii="Times New Roman" w:hAnsi="Times New Roman"/>
          <w:sz w:val="28"/>
          <w:szCs w:val="28"/>
        </w:rPr>
      </w:pPr>
    </w:p>
    <w:p w:rsidR="00670FFE" w:rsidRPr="00534BE5" w:rsidRDefault="00670FFE" w:rsidP="00534BE5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Adamczyk Franciszek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Banach Bartosz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Beck Kaja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Bielak Wojciech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Bryda Oskar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Cieszko Anna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Cieszko Maria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Ciężkal Michał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Czarkowski Maksymilian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Czernic Dominik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Drwal Adrian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Flak Antoni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Gajowiak Oliwia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Grzegorczyk Lena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Grzegorczyk Maciej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Grzesiuk Alexandra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Grzesiuk Gabriel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Gutek Laura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Jarosz Bartłomiej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Kasperek Patrycja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Kasprzak Nikola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Kochaniec Fabian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Kowalczuk Kaja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Kłys Olaf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Kranc Jan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Król Wojciech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Krzyżanowski Wojciech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Kula Elena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Łukasik- Żukowski Kacper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Maćkowiak Jagoda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Małek Łucja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Malinowski Kacper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Misztal Karolina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Mróz Wojciech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Nizioł Mikołaj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Nowak Gabriel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Paździor Laura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Podolska Aleksandra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Samborski Antoni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Sławek Otylia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Słowińska Celina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Styliński Dawid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Szafranek Hanna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Szafranek Nikodem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Szafranek Wiktoria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Szostak Ksawery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Szymański Natan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Śliwa Wiktoria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Tyniec Oskar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Woźnica Michał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Zając Adam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Zielonka Kacper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Zielonka Szymon</w:t>
      </w:r>
    </w:p>
    <w:p w:rsidR="00670FFE" w:rsidRPr="00534BE5" w:rsidRDefault="00670FFE" w:rsidP="000F0C7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34BE5">
        <w:rPr>
          <w:rFonts w:ascii="Times New Roman" w:hAnsi="Times New Roman"/>
          <w:sz w:val="24"/>
          <w:szCs w:val="24"/>
        </w:rPr>
        <w:t>Zybura Gabriel</w:t>
      </w:r>
    </w:p>
    <w:sectPr w:rsidR="00670FFE" w:rsidRPr="00534BE5" w:rsidSect="00084FC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FFE" w:rsidRDefault="00670FFE" w:rsidP="00534BE5">
      <w:pPr>
        <w:spacing w:after="0" w:line="240" w:lineRule="auto"/>
      </w:pPr>
      <w:r>
        <w:separator/>
      </w:r>
    </w:p>
  </w:endnote>
  <w:endnote w:type="continuationSeparator" w:id="0">
    <w:p w:rsidR="00670FFE" w:rsidRDefault="00670FFE" w:rsidP="00534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FFE" w:rsidRDefault="00670FFE">
    <w:pPr>
      <w:pStyle w:val="Footer"/>
    </w:pPr>
    <w:fldSimple w:instr="PAGE   \* MERGEFORMAT">
      <w:r>
        <w:rPr>
          <w:noProof/>
        </w:rPr>
        <w:t>2</w:t>
      </w:r>
    </w:fldSimple>
  </w:p>
  <w:p w:rsidR="00670FFE" w:rsidRDefault="00670F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FFE" w:rsidRDefault="00670FFE" w:rsidP="00534BE5">
      <w:pPr>
        <w:spacing w:after="0" w:line="240" w:lineRule="auto"/>
      </w:pPr>
      <w:r>
        <w:separator/>
      </w:r>
    </w:p>
  </w:footnote>
  <w:footnote w:type="continuationSeparator" w:id="0">
    <w:p w:rsidR="00670FFE" w:rsidRDefault="00670FFE" w:rsidP="00534B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2A7197"/>
    <w:multiLevelType w:val="hybridMultilevel"/>
    <w:tmpl w:val="87C03D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3082"/>
    <w:rsid w:val="00084FC8"/>
    <w:rsid w:val="000F0C71"/>
    <w:rsid w:val="000F6587"/>
    <w:rsid w:val="00155682"/>
    <w:rsid w:val="00534BE5"/>
    <w:rsid w:val="005A7B89"/>
    <w:rsid w:val="00670FFE"/>
    <w:rsid w:val="007C5815"/>
    <w:rsid w:val="008E7D9B"/>
    <w:rsid w:val="00AA3082"/>
    <w:rsid w:val="00BA1B62"/>
    <w:rsid w:val="00ED3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FC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0C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534B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34BE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34B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34BE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E7D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7D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134</Words>
  <Characters>809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kandydatów przyjętych do Przedszkola Publicznego w Piotrkowie w roku szkolny 2020/2021:</dc:title>
  <dc:subject/>
  <dc:creator>nazwa</dc:creator>
  <cp:keywords/>
  <dc:description/>
  <cp:lastModifiedBy>GIMNAZJUM</cp:lastModifiedBy>
  <cp:revision>2</cp:revision>
  <cp:lastPrinted>2020-03-30T11:50:00Z</cp:lastPrinted>
  <dcterms:created xsi:type="dcterms:W3CDTF">2020-03-30T13:38:00Z</dcterms:created>
  <dcterms:modified xsi:type="dcterms:W3CDTF">2020-03-30T13:38:00Z</dcterms:modified>
</cp:coreProperties>
</file>