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FE" w:rsidRPr="00AA2B0B" w:rsidRDefault="00634DFE" w:rsidP="00B87CC9">
      <w:pPr>
        <w:spacing w:after="200" w:line="276" w:lineRule="auto"/>
        <w:rPr>
          <w:rFonts w:ascii="Monotype Corsiva" w:hAnsi="Monotype Corsiva"/>
          <w:b/>
          <w:bCs/>
          <w:color w:val="538135"/>
          <w:sz w:val="32"/>
          <w:szCs w:val="32"/>
          <w:u w:val="single"/>
        </w:rPr>
      </w:pPr>
      <w:r w:rsidRPr="00AA2B0B">
        <w:rPr>
          <w:rFonts w:ascii="Monotype Corsiva" w:hAnsi="Monotype Corsiva"/>
          <w:b/>
          <w:bCs/>
          <w:color w:val="538135"/>
          <w:sz w:val="32"/>
          <w:szCs w:val="32"/>
          <w:u w:val="single"/>
        </w:rPr>
        <w:t xml:space="preserve">Drodzy Rodzice !!! </w:t>
      </w:r>
    </w:p>
    <w:p w:rsidR="00634DFE" w:rsidRPr="00AA2B0B" w:rsidRDefault="00634DFE" w:rsidP="00B87CC9">
      <w:pPr>
        <w:spacing w:after="200" w:line="276" w:lineRule="auto"/>
        <w:rPr>
          <w:rFonts w:ascii="Monotype Corsiva" w:hAnsi="Monotype Corsiva"/>
          <w:color w:val="538135"/>
          <w:sz w:val="32"/>
          <w:szCs w:val="32"/>
        </w:rPr>
      </w:pPr>
      <w:r w:rsidRPr="00AA2B0B">
        <w:rPr>
          <w:rFonts w:ascii="Monotype Corsiva" w:hAnsi="Monotype Corsiva"/>
          <w:color w:val="538135"/>
          <w:sz w:val="32"/>
          <w:szCs w:val="32"/>
        </w:rPr>
        <w:t xml:space="preserve">      W sytuacji zawieszenia pracy przedszkoli i szkół, to na Was i nauczycielu spoczywa odpowiedzialność za edukowanie dziecka i stwarzanie mu warunków do wszechstronnego rozwoju. Dziecko w domu powinno, tak jak w przedszkolu, bawić się samodzielnie swoimi zabawkami, konstruować, układać, sprzątać, czuć się bezpieczne i swobodne w swej aktywności. Powinno także ruszać się i wykonywać wiele prostych ćwiczeń gimnastycznych. Wykorzystajcie czas, w którym dziecko nie chodzi do przedszkola, na większe usamodzielnienie swojego dziecka – oczekujcie od niego większej pomocy przy codziennych czynnościach w domu np. podczas przygotowywania posiłków, sprzątania, czy nawet podczas wykonywania w swoim tempie czynności związanych z ubieraniem się, przygotowaniem do snu, w których bardzo często, z powodu pośpiechu, dzieci są wyręczane. Wykorzystajcie pobyt dziecka w domu na rozmowy z nim na różnorodne tematy. W ten sposób będziecie wzbogacali słownictwo swojego dziecka. Znajdźcie czas na czytanie dzieciom i z dziećmi. Korzystajcie z edukacyjnych programów telewizyjnych, zaproponujcie dziecku gry planszowe czy zabawy i gry zręcznościowe. Korzystajcie z porad i propozycji nauczyciela.</w:t>
      </w:r>
    </w:p>
    <w:p w:rsidR="00634DFE" w:rsidRPr="00AA2B0B" w:rsidRDefault="00634DFE" w:rsidP="00B87CC9">
      <w:pPr>
        <w:spacing w:after="200" w:line="276" w:lineRule="auto"/>
        <w:rPr>
          <w:rFonts w:ascii="Monotype Corsiva" w:hAnsi="Monotype Corsiva"/>
          <w:color w:val="538135"/>
          <w:sz w:val="32"/>
          <w:szCs w:val="32"/>
        </w:rPr>
      </w:pPr>
      <w:r w:rsidRPr="00AA2B0B">
        <w:rPr>
          <w:rFonts w:ascii="Monotype Corsiva" w:hAnsi="Monotype Corsiva"/>
          <w:color w:val="538135"/>
          <w:sz w:val="32"/>
          <w:szCs w:val="32"/>
        </w:rPr>
        <w:t xml:space="preserve">            Serdecznie pozdrawiam wszystkie dzieci i rodziców oraz proszę dbajcie o swoje zdrowie.</w:t>
      </w:r>
    </w:p>
    <w:p w:rsidR="00634DFE" w:rsidRPr="00AA2B0B" w:rsidRDefault="00634DFE" w:rsidP="00B87CC9">
      <w:pPr>
        <w:spacing w:after="200" w:line="276" w:lineRule="auto"/>
        <w:rPr>
          <w:rFonts w:ascii="Monotype Corsiva" w:hAnsi="Monotype Corsiva"/>
          <w:color w:val="538135"/>
          <w:sz w:val="32"/>
          <w:szCs w:val="32"/>
        </w:rPr>
      </w:pPr>
      <w:r w:rsidRPr="00AA2B0B">
        <w:rPr>
          <w:rFonts w:ascii="Monotype Corsiva" w:hAnsi="Monotype Corsiva"/>
          <w:color w:val="538135"/>
          <w:sz w:val="32"/>
          <w:szCs w:val="32"/>
        </w:rPr>
        <w:t xml:space="preserve">                                                                                       p. Asia</w:t>
      </w:r>
    </w:p>
    <w:p w:rsidR="00634DFE" w:rsidRDefault="00634DFE" w:rsidP="007A2F58">
      <w:pPr>
        <w:spacing w:line="360" w:lineRule="auto"/>
        <w:rPr>
          <w:rFonts w:ascii="Cambria" w:hAnsi="Cambria"/>
          <w:b/>
          <w:bCs/>
          <w:sz w:val="32"/>
          <w:szCs w:val="32"/>
          <w:u w:val="single"/>
        </w:rPr>
      </w:pPr>
    </w:p>
    <w:p w:rsidR="00634DFE" w:rsidRPr="00C003EA" w:rsidRDefault="00634DFE" w:rsidP="00B87CC9">
      <w:pPr>
        <w:spacing w:line="360" w:lineRule="auto"/>
        <w:jc w:val="center"/>
        <w:rPr>
          <w:rFonts w:ascii="Monotype Corsiva" w:hAnsi="Monotype Corsiva"/>
          <w:b/>
          <w:bCs/>
          <w:color w:val="00B050"/>
          <w:sz w:val="56"/>
          <w:szCs w:val="56"/>
          <w:u w:val="single"/>
        </w:rPr>
      </w:pPr>
      <w:r w:rsidRPr="00C003EA">
        <w:rPr>
          <w:rFonts w:ascii="Monotype Corsiva" w:hAnsi="Monotype Corsiva"/>
          <w:b/>
          <w:bCs/>
          <w:color w:val="00B050"/>
          <w:sz w:val="56"/>
          <w:szCs w:val="56"/>
          <w:u w:val="single"/>
        </w:rPr>
        <w:t>Wiosenne powroty</w:t>
      </w:r>
    </w:p>
    <w:p w:rsidR="00634DFE" w:rsidRPr="00B87CC9" w:rsidRDefault="00634DFE" w:rsidP="00B87CC9">
      <w:pPr>
        <w:spacing w:line="360" w:lineRule="auto"/>
        <w:jc w:val="center"/>
        <w:rPr>
          <w:rFonts w:ascii="Cambria" w:hAnsi="Cambria"/>
          <w:i/>
          <w:iCs/>
          <w:sz w:val="28"/>
          <w:szCs w:val="28"/>
        </w:rPr>
      </w:pPr>
      <w:r w:rsidRPr="00B87CC9">
        <w:rPr>
          <w:rFonts w:ascii="Cambria" w:hAnsi="Cambria"/>
          <w:i/>
          <w:iCs/>
          <w:sz w:val="28"/>
          <w:szCs w:val="28"/>
        </w:rPr>
        <w:t>Tematyka realizowana w dniach 30.03-03.04.2020.</w:t>
      </w:r>
    </w:p>
    <w:p w:rsidR="00634DFE" w:rsidRPr="00417EE4" w:rsidRDefault="00634DFE" w:rsidP="00CB15D7">
      <w:pPr>
        <w:pStyle w:val="ListParagraph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 w:rsidRPr="00417EE4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Gdzie budować gniazdo.</w:t>
      </w:r>
    </w:p>
    <w:p w:rsidR="00634DFE" w:rsidRPr="00AA2B0B" w:rsidRDefault="00634DFE" w:rsidP="00B01C75">
      <w:pPr>
        <w:pStyle w:val="ListParagraph"/>
        <w:numPr>
          <w:ilvl w:val="0"/>
          <w:numId w:val="2"/>
        </w:num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B87CC9">
        <w:rPr>
          <w:rFonts w:ascii="Cambria" w:hAnsi="Cambria"/>
          <w:b/>
          <w:bCs/>
          <w:sz w:val="24"/>
          <w:szCs w:val="24"/>
        </w:rPr>
        <w:t>„Gdzie budować gniazdo”</w:t>
      </w:r>
      <w:r>
        <w:rPr>
          <w:rFonts w:ascii="Cambria" w:hAnsi="Cambria"/>
          <w:b/>
          <w:bCs/>
          <w:sz w:val="24"/>
          <w:szCs w:val="24"/>
        </w:rPr>
        <w:t>-</w:t>
      </w:r>
      <w:r w:rsidRPr="00B87CC9">
        <w:rPr>
          <w:rFonts w:ascii="Cambria" w:hAnsi="Cambria"/>
          <w:sz w:val="24"/>
          <w:szCs w:val="24"/>
        </w:rPr>
        <w:t xml:space="preserve">opowiadanie </w:t>
      </w:r>
      <w:r>
        <w:rPr>
          <w:rFonts w:ascii="Cambria" w:hAnsi="Cambria"/>
          <w:sz w:val="24"/>
          <w:szCs w:val="24"/>
        </w:rPr>
        <w:t>Hanny Zdzitowieckiej</w:t>
      </w:r>
    </w:p>
    <w:p w:rsidR="00634DFE" w:rsidRPr="00AA2B0B" w:rsidRDefault="00634DFE" w:rsidP="00AA2B0B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AA2B0B">
        <w:rPr>
          <w:rFonts w:ascii="Cambria" w:hAnsi="Cambria"/>
          <w:i/>
          <w:iCs/>
          <w:sz w:val="24"/>
          <w:szCs w:val="24"/>
        </w:rPr>
        <w:t xml:space="preserve">-Nie ma to jak głęboka dziupla! Trudno o lepsze i bezpieczniejsze mieszkanie dla dzieci-powiedział dzięcioł. </w:t>
      </w:r>
    </w:p>
    <w:p w:rsidR="00634DFE" w:rsidRPr="00AA2B0B" w:rsidRDefault="00634DFE" w:rsidP="00AA2B0B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AA2B0B">
        <w:rPr>
          <w:rFonts w:ascii="Cambria" w:hAnsi="Cambria"/>
          <w:i/>
          <w:iCs/>
          <w:sz w:val="24"/>
          <w:szCs w:val="24"/>
        </w:rPr>
        <w:t xml:space="preserve">-Któż to widział, żeby chować dzieci w mroku, bez odrobiny słońca - oburzył się skowronek.- O, nie! Gniazdko powinno być usłane w bruździe, pomiędzy zielonym, młodym zbożem. Tu dzieci znajdą od razu pożywienie, tu skryją się w gąszczu... </w:t>
      </w:r>
    </w:p>
    <w:p w:rsidR="00634DFE" w:rsidRPr="00AA2B0B" w:rsidRDefault="00634DFE" w:rsidP="00AA2B0B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AA2B0B">
        <w:rPr>
          <w:rFonts w:ascii="Cambria" w:hAnsi="Cambria"/>
          <w:i/>
          <w:iCs/>
          <w:sz w:val="24"/>
          <w:szCs w:val="24"/>
        </w:rPr>
        <w:t xml:space="preserve">-Gniazdo nie może być zrobione z kilku trawek. Powinno być ulepione porządnie, z gliny, pod okapem, żeby deszcz dzieci nie zmoczył. O, na przykład nad wrotami stajni czy obory - świergotała jaskółka. - Sit, sit - powiedział cicho remiz . - Nie zgadzam się z wami. Gniazdo w dziupli? Na ziemi? Z twardej gliny i przylepione na ścianie? O, nie! Spójrzcie na moje gniazdko utkane z najdelikatniejszych puchów i zawieszone na wiotkich gałązkach nad wodą! Najlżejszy wietrzyk buja nim jak kołyską... </w:t>
      </w:r>
    </w:p>
    <w:p w:rsidR="00634DFE" w:rsidRPr="00AA2B0B" w:rsidRDefault="00634DFE" w:rsidP="00AA2B0B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AA2B0B">
        <w:rPr>
          <w:rFonts w:ascii="Cambria" w:hAnsi="Cambria"/>
          <w:i/>
          <w:iCs/>
          <w:sz w:val="24"/>
          <w:szCs w:val="24"/>
        </w:rPr>
        <w:t xml:space="preserve">- Ćwirk! Nie rozumiem waszych kłótni zaćwierkał stary wróbel. </w:t>
      </w:r>
    </w:p>
    <w:p w:rsidR="00634DFE" w:rsidRPr="00AA2B0B" w:rsidRDefault="00634DFE" w:rsidP="00AA2B0B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AA2B0B">
        <w:rPr>
          <w:rFonts w:ascii="Cambria" w:hAnsi="Cambria"/>
          <w:i/>
          <w:iCs/>
          <w:sz w:val="24"/>
          <w:szCs w:val="24"/>
        </w:rPr>
        <w:t>- Ten uważa, że najbezpieczniej w dziupli, tamtemu w bruździe łatwo szukać ukrytych w ziemi owadów. Bo są nawet ptaki budujące gniazda tylko w norach, w ziemi albo wprost na wodzie...Ja tam nie jestem wybredny w wyborze na gniazdo. Miałem ich już wiele w swoim życiu. Jedno zbudowałem ze słomy na starej lipie, drugie - pod rynną, trzecie... hm... trzecie po prostu zająłem jaskółkom, a czwarte - szpakom. Owszem dobrze się czułem w ich budce, tylko mnie stamtąd wyproszono dosyć niegrzecznie. Obraziłem się więc i teraz mieszkam kątem u bociana. W gałęziach, które znosił na gniazdo, miejsca mam dosyć, a oboje bocianostwo nie żałują mi tego kącika.</w:t>
      </w:r>
    </w:p>
    <w:p w:rsidR="00634DFE" w:rsidRPr="00AA2B0B" w:rsidRDefault="00634DFE" w:rsidP="00AA2B0B">
      <w:pPr>
        <w:spacing w:line="360" w:lineRule="auto"/>
        <w:rPr>
          <w:rFonts w:ascii="Cambria" w:hAnsi="Cambria"/>
          <w:i/>
          <w:iCs/>
          <w:sz w:val="24"/>
          <w:szCs w:val="24"/>
        </w:rPr>
      </w:pPr>
    </w:p>
    <w:p w:rsidR="00634DFE" w:rsidRPr="00C003EA" w:rsidRDefault="00634DFE" w:rsidP="00B01C75">
      <w:pPr>
        <w:pStyle w:val="ListParagraph"/>
        <w:numPr>
          <w:ilvl w:val="0"/>
          <w:numId w:val="2"/>
        </w:numPr>
        <w:spacing w:line="360" w:lineRule="auto"/>
        <w:rPr>
          <w:rFonts w:ascii="Cambria" w:hAnsi="Cambria"/>
          <w:i/>
          <w:i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Ptasie gniazda</w:t>
      </w:r>
    </w:p>
    <w:p w:rsidR="00634DFE" w:rsidRPr="00E15920" w:rsidRDefault="00634DFE" w:rsidP="00C003EA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  <w:r w:rsidRPr="00C003EA">
        <w:rPr>
          <w:rFonts w:ascii="Cambria" w:hAnsi="Cambria"/>
          <w:sz w:val="24"/>
          <w:szCs w:val="24"/>
        </w:rPr>
        <w:t>Słuchanie</w:t>
      </w:r>
      <w:r>
        <w:rPr>
          <w:rFonts w:ascii="Cambria" w:hAnsi="Cambria"/>
          <w:sz w:val="24"/>
          <w:szCs w:val="24"/>
        </w:rPr>
        <w:t xml:space="preserve"> nazw ptaków, oglądanie ich gniazd. Określanie różnic i podobieństw między gniazdami. Kończenie rysowania bocianów według wzoru. </w:t>
      </w:r>
      <w:r w:rsidRPr="00E15920">
        <w:rPr>
          <w:rFonts w:ascii="Cambria" w:hAnsi="Cambria"/>
          <w:sz w:val="24"/>
          <w:szCs w:val="24"/>
          <w:u w:val="single"/>
        </w:rPr>
        <w:t>Karta pracy, cz.3,s.62</w:t>
      </w:r>
      <w:r w:rsidRPr="00E15920">
        <w:rPr>
          <w:rFonts w:ascii="Cambria" w:hAnsi="Cambria"/>
          <w:i/>
          <w:iCs/>
          <w:sz w:val="24"/>
          <w:szCs w:val="24"/>
          <w:u w:val="single"/>
        </w:rPr>
        <w:t>. (5-latki)</w:t>
      </w:r>
    </w:p>
    <w:p w:rsidR="00634DFE" w:rsidRPr="003E1693" w:rsidRDefault="00634DFE" w:rsidP="00B6571F">
      <w:pPr>
        <w:pStyle w:val="ListParagraph"/>
        <w:numPr>
          <w:ilvl w:val="0"/>
          <w:numId w:val="2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3E1693">
        <w:rPr>
          <w:rFonts w:ascii="Cambria" w:hAnsi="Cambria"/>
          <w:b/>
          <w:bCs/>
          <w:sz w:val="24"/>
          <w:szCs w:val="24"/>
        </w:rPr>
        <w:t>Bocian</w:t>
      </w:r>
    </w:p>
    <w:p w:rsidR="00634DFE" w:rsidRPr="00E15920" w:rsidRDefault="00634DFE" w:rsidP="003E1693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  <w:r w:rsidRPr="003E1693">
        <w:rPr>
          <w:rFonts w:ascii="Cambria" w:hAnsi="Cambria"/>
          <w:sz w:val="24"/>
          <w:szCs w:val="24"/>
        </w:rPr>
        <w:t xml:space="preserve">Kolorowanie bociana według wzoru,  rysowanie po szarych liniach rysunków jajek,  wskazywanie najmniejszego jajka i największego jajka. </w:t>
      </w:r>
      <w:r w:rsidRPr="00E15920">
        <w:rPr>
          <w:rFonts w:ascii="Cambria" w:hAnsi="Cambria"/>
          <w:sz w:val="24"/>
          <w:szCs w:val="24"/>
          <w:u w:val="single"/>
        </w:rPr>
        <w:t>Karta pracy, cz. 2, nr 26</w:t>
      </w:r>
      <w:r w:rsidRPr="00E15920">
        <w:rPr>
          <w:rFonts w:ascii="Cambria" w:hAnsi="Cambria"/>
          <w:i/>
          <w:iCs/>
          <w:sz w:val="24"/>
          <w:szCs w:val="24"/>
          <w:u w:val="single"/>
        </w:rPr>
        <w:t>. (4-latki)</w:t>
      </w:r>
    </w:p>
    <w:p w:rsidR="00634DFE" w:rsidRDefault="00634DFE" w:rsidP="001367A2">
      <w:pPr>
        <w:pStyle w:val="ListParagraph"/>
        <w:numPr>
          <w:ilvl w:val="0"/>
          <w:numId w:val="2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1367A2">
        <w:rPr>
          <w:rFonts w:ascii="Cambria" w:hAnsi="Cambria"/>
          <w:b/>
          <w:bCs/>
          <w:sz w:val="24"/>
          <w:szCs w:val="24"/>
        </w:rPr>
        <w:t>Odkrywanie litery j,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1367A2">
        <w:rPr>
          <w:rFonts w:ascii="Cambria" w:hAnsi="Cambria"/>
          <w:b/>
          <w:bCs/>
          <w:sz w:val="24"/>
          <w:szCs w:val="24"/>
        </w:rPr>
        <w:t>J</w:t>
      </w:r>
    </w:p>
    <w:p w:rsidR="00634DFE" w:rsidRPr="00E15920" w:rsidRDefault="00634DFE" w:rsidP="001367A2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 xml:space="preserve">Opisywanie, co przedstawia obrazek, określanie pierwszych głosek w nazwach rysunków. Rysowanie po śladach rysunków, kolorowanie ich. Zaznaczanie litery j, J w wyrazach. </w:t>
      </w:r>
      <w:r w:rsidRPr="00E15920">
        <w:rPr>
          <w:rFonts w:ascii="Cambria" w:hAnsi="Cambria"/>
          <w:sz w:val="24"/>
          <w:szCs w:val="24"/>
          <w:u w:val="single"/>
        </w:rPr>
        <w:t>Nowe przygody Olka i Ady. Przygotowanie do czytania, pisania i liczenia. s.64.</w:t>
      </w:r>
    </w:p>
    <w:p w:rsidR="00634DFE" w:rsidRPr="00417EE4" w:rsidRDefault="00634DFE" w:rsidP="00CB15D7">
      <w:pPr>
        <w:pStyle w:val="ListParagraph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 w:rsidRPr="00417EE4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Zadania o ptakach.</w:t>
      </w:r>
    </w:p>
    <w:p w:rsidR="00634DFE" w:rsidRPr="00E15920" w:rsidRDefault="00634DFE" w:rsidP="00166943">
      <w:pPr>
        <w:pStyle w:val="ListParagraph"/>
        <w:numPr>
          <w:ilvl w:val="0"/>
          <w:numId w:val="2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166943">
        <w:rPr>
          <w:rFonts w:ascii="Cambria" w:hAnsi="Cambria"/>
          <w:b/>
          <w:bCs/>
          <w:sz w:val="24"/>
          <w:szCs w:val="24"/>
        </w:rPr>
        <w:t>Wilga</w:t>
      </w:r>
      <w:r>
        <w:rPr>
          <w:rFonts w:ascii="Cambria" w:hAnsi="Cambria"/>
          <w:sz w:val="24"/>
          <w:szCs w:val="24"/>
        </w:rPr>
        <w:t xml:space="preserve">- opowiadanie historyjki. Rysowanie po śladzie drogi kukułki do gniazda wilgi. </w:t>
      </w:r>
      <w:r w:rsidRPr="00E15920">
        <w:rPr>
          <w:rFonts w:ascii="Cambria" w:hAnsi="Cambria"/>
          <w:sz w:val="24"/>
          <w:szCs w:val="24"/>
          <w:u w:val="single"/>
        </w:rPr>
        <w:t>Karta pracy, cz.3,s.63</w:t>
      </w:r>
      <w:r w:rsidRPr="00E15920">
        <w:rPr>
          <w:rFonts w:ascii="Cambria" w:hAnsi="Cambria"/>
          <w:i/>
          <w:iCs/>
          <w:sz w:val="24"/>
          <w:szCs w:val="24"/>
          <w:u w:val="single"/>
        </w:rPr>
        <w:t>.( 5-latki)</w:t>
      </w:r>
    </w:p>
    <w:p w:rsidR="00634DFE" w:rsidRDefault="00634DFE" w:rsidP="00166943">
      <w:pPr>
        <w:pStyle w:val="ListParagraph"/>
        <w:numPr>
          <w:ilvl w:val="0"/>
          <w:numId w:val="2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0E7CB6">
        <w:rPr>
          <w:rFonts w:ascii="Cambria" w:hAnsi="Cambria"/>
          <w:b/>
          <w:bCs/>
          <w:sz w:val="24"/>
          <w:szCs w:val="24"/>
        </w:rPr>
        <w:t>Liczymy ptaki- rozwiązywanie zadań</w:t>
      </w:r>
    </w:p>
    <w:p w:rsidR="00634DFE" w:rsidRDefault="00634DFE" w:rsidP="000E7CB6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0E7CB6">
        <w:rPr>
          <w:rFonts w:ascii="Cambria" w:hAnsi="Cambria"/>
          <w:sz w:val="24"/>
          <w:szCs w:val="24"/>
        </w:rPr>
        <w:t xml:space="preserve">Przygotujcie 10 </w:t>
      </w:r>
      <w:r>
        <w:rPr>
          <w:rFonts w:ascii="Cambria" w:hAnsi="Cambria"/>
          <w:sz w:val="24"/>
          <w:szCs w:val="24"/>
        </w:rPr>
        <w:t xml:space="preserve">klocków. Rodzic podaje zadanie ,a dziecko stara się je rozwiązać , dokładając klocki lub je odkładając. Np. </w:t>
      </w:r>
    </w:p>
    <w:p w:rsidR="00634DFE" w:rsidRDefault="00634DFE" w:rsidP="00BF1FB4">
      <w:pPr>
        <w:pStyle w:val="ListParagraph"/>
        <w:numPr>
          <w:ilvl w:val="0"/>
          <w:numId w:val="3"/>
        </w:numPr>
        <w:spacing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Na drzewie siedziało 7 wróbli. (</w:t>
      </w:r>
      <w:r>
        <w:rPr>
          <w:rFonts w:ascii="Cambria" w:hAnsi="Cambria"/>
          <w:i/>
          <w:iCs/>
          <w:sz w:val="24"/>
          <w:szCs w:val="24"/>
        </w:rPr>
        <w:t>Dzieci układają przed sobą 7 klocków</w:t>
      </w:r>
      <w:r w:rsidRPr="000E7CB6">
        <w:rPr>
          <w:rFonts w:ascii="Cambria" w:hAnsi="Cambria"/>
          <w:sz w:val="24"/>
          <w:szCs w:val="24"/>
        </w:rPr>
        <w:t>). Po</w:t>
      </w:r>
      <w:r>
        <w:rPr>
          <w:rFonts w:ascii="Cambria" w:hAnsi="Cambria"/>
          <w:sz w:val="24"/>
          <w:szCs w:val="24"/>
        </w:rPr>
        <w:t>tem przyleciały jeszcze 3 wróble.(</w:t>
      </w:r>
      <w:r>
        <w:rPr>
          <w:rFonts w:ascii="Cambria" w:hAnsi="Cambria"/>
          <w:i/>
          <w:iCs/>
          <w:sz w:val="24"/>
          <w:szCs w:val="24"/>
        </w:rPr>
        <w:t xml:space="preserve">Dzieci dokładają jeszcze 3 klocki). </w:t>
      </w:r>
      <w:r>
        <w:rPr>
          <w:rFonts w:ascii="Cambria" w:hAnsi="Cambria"/>
          <w:sz w:val="24"/>
          <w:szCs w:val="24"/>
        </w:rPr>
        <w:t xml:space="preserve">Ile wróbli siedzi teraz na drzewie? </w:t>
      </w:r>
      <w:bookmarkStart w:id="0" w:name="_Hlk36380299"/>
      <w:r>
        <w:rPr>
          <w:rFonts w:ascii="Cambria" w:hAnsi="Cambria"/>
          <w:sz w:val="24"/>
          <w:szCs w:val="24"/>
        </w:rPr>
        <w:t>Dzieci liczą klocki i podają ich liczbę</w:t>
      </w:r>
      <w:bookmarkEnd w:id="0"/>
      <w:r>
        <w:rPr>
          <w:rFonts w:ascii="Cambria" w:hAnsi="Cambria"/>
          <w:sz w:val="24"/>
          <w:szCs w:val="24"/>
        </w:rPr>
        <w:t>.</w:t>
      </w:r>
    </w:p>
    <w:p w:rsidR="00634DFE" w:rsidRDefault="00634DFE" w:rsidP="00BF1FB4">
      <w:pPr>
        <w:pStyle w:val="ListParagraph"/>
        <w:numPr>
          <w:ilvl w:val="0"/>
          <w:numId w:val="3"/>
        </w:numPr>
        <w:spacing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Na drzewie było 8 gołębi. (</w:t>
      </w:r>
      <w:r>
        <w:rPr>
          <w:rFonts w:ascii="Cambria" w:hAnsi="Cambria"/>
          <w:i/>
          <w:iCs/>
          <w:sz w:val="24"/>
          <w:szCs w:val="24"/>
        </w:rPr>
        <w:t xml:space="preserve">Dzieci układają przed sobą 8 klocków). </w:t>
      </w:r>
      <w:r>
        <w:rPr>
          <w:rFonts w:ascii="Cambria" w:hAnsi="Cambria"/>
          <w:sz w:val="24"/>
          <w:szCs w:val="24"/>
        </w:rPr>
        <w:t>Przejeżdżający samochód wystraszył je i 6 odleciało. (O</w:t>
      </w:r>
      <w:r>
        <w:rPr>
          <w:rFonts w:ascii="Cambria" w:hAnsi="Cambria"/>
          <w:i/>
          <w:iCs/>
          <w:sz w:val="24"/>
          <w:szCs w:val="24"/>
        </w:rPr>
        <w:t>dsuwają 6 klocków</w:t>
      </w:r>
      <w:r>
        <w:rPr>
          <w:rFonts w:ascii="Cambria" w:hAnsi="Cambria"/>
          <w:sz w:val="24"/>
          <w:szCs w:val="24"/>
        </w:rPr>
        <w:t>). Ile gołębi pozostało na drzewie? Dzieci liczą pozostałe klocki i odpowiadają na pytanie.</w:t>
      </w:r>
    </w:p>
    <w:p w:rsidR="00634DFE" w:rsidRPr="00E15920" w:rsidRDefault="00634DFE" w:rsidP="009B5231">
      <w:pPr>
        <w:pStyle w:val="ListParagraph"/>
        <w:numPr>
          <w:ilvl w:val="0"/>
          <w:numId w:val="2"/>
        </w:numPr>
        <w:spacing w:line="360" w:lineRule="auto"/>
        <w:rPr>
          <w:rFonts w:ascii="Cambria" w:hAnsi="Cambria"/>
          <w:sz w:val="24"/>
          <w:szCs w:val="24"/>
          <w:u w:val="single"/>
        </w:rPr>
      </w:pPr>
      <w:r w:rsidRPr="009B5231">
        <w:rPr>
          <w:rFonts w:ascii="Cambria" w:hAnsi="Cambria"/>
          <w:b/>
          <w:bCs/>
          <w:sz w:val="24"/>
          <w:szCs w:val="24"/>
        </w:rPr>
        <w:t>Czajka</w:t>
      </w:r>
      <w:r>
        <w:rPr>
          <w:rFonts w:ascii="Cambria" w:hAnsi="Cambria"/>
          <w:sz w:val="24"/>
          <w:szCs w:val="24"/>
        </w:rPr>
        <w:t xml:space="preserve"> -kolorowanie rysunku według wzoru. Rysowanie jajek w każdym polu tak, żeby wszędzie było ich po dziesięć. </w:t>
      </w:r>
      <w:r w:rsidRPr="00E15920">
        <w:rPr>
          <w:rFonts w:ascii="Cambria" w:hAnsi="Cambria"/>
          <w:sz w:val="24"/>
          <w:szCs w:val="24"/>
          <w:u w:val="single"/>
        </w:rPr>
        <w:t xml:space="preserve">Karta pracy, cz.3,s.64. </w:t>
      </w:r>
      <w:r w:rsidRPr="00E15920">
        <w:rPr>
          <w:rFonts w:ascii="Cambria" w:hAnsi="Cambria"/>
          <w:i/>
          <w:iCs/>
          <w:sz w:val="24"/>
          <w:szCs w:val="24"/>
          <w:u w:val="single"/>
        </w:rPr>
        <w:t>(5-latki)</w:t>
      </w:r>
    </w:p>
    <w:p w:rsidR="00634DFE" w:rsidRPr="003E1693" w:rsidRDefault="00634DFE" w:rsidP="003E1693">
      <w:pPr>
        <w:pStyle w:val="ListParagraph"/>
        <w:numPr>
          <w:ilvl w:val="0"/>
          <w:numId w:val="2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3E1693">
        <w:rPr>
          <w:rFonts w:ascii="Cambria" w:hAnsi="Cambria"/>
          <w:b/>
          <w:bCs/>
          <w:sz w:val="24"/>
          <w:szCs w:val="24"/>
        </w:rPr>
        <w:t>W bocianim gnieździe</w:t>
      </w:r>
    </w:p>
    <w:p w:rsidR="00634DFE" w:rsidRPr="00E15920" w:rsidRDefault="00634DFE" w:rsidP="003E1693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>O</w:t>
      </w:r>
      <w:r w:rsidRPr="003E1693">
        <w:rPr>
          <w:rFonts w:ascii="Cambria" w:hAnsi="Cambria"/>
          <w:sz w:val="24"/>
          <w:szCs w:val="24"/>
        </w:rPr>
        <w:t>gląda</w:t>
      </w:r>
      <w:r>
        <w:rPr>
          <w:rFonts w:ascii="Cambria" w:hAnsi="Cambria"/>
          <w:sz w:val="24"/>
          <w:szCs w:val="24"/>
        </w:rPr>
        <w:t>nie</w:t>
      </w:r>
      <w:r w:rsidRPr="003E1693">
        <w:rPr>
          <w:rFonts w:ascii="Cambria" w:hAnsi="Cambria"/>
          <w:sz w:val="24"/>
          <w:szCs w:val="24"/>
        </w:rPr>
        <w:t xml:space="preserve"> obrazk</w:t>
      </w:r>
      <w:r>
        <w:rPr>
          <w:rFonts w:ascii="Cambria" w:hAnsi="Cambria"/>
          <w:sz w:val="24"/>
          <w:szCs w:val="24"/>
        </w:rPr>
        <w:t>ów</w:t>
      </w:r>
      <w:r w:rsidRPr="003E1693">
        <w:rPr>
          <w:rFonts w:ascii="Cambria" w:hAnsi="Cambria"/>
          <w:sz w:val="24"/>
          <w:szCs w:val="24"/>
        </w:rPr>
        <w:t>,  opowiada</w:t>
      </w:r>
      <w:r>
        <w:rPr>
          <w:rFonts w:ascii="Cambria" w:hAnsi="Cambria"/>
          <w:sz w:val="24"/>
          <w:szCs w:val="24"/>
        </w:rPr>
        <w:t>nie</w:t>
      </w:r>
      <w:r w:rsidRPr="003E1693">
        <w:rPr>
          <w:rFonts w:ascii="Cambria" w:hAnsi="Cambria"/>
          <w:sz w:val="24"/>
          <w:szCs w:val="24"/>
        </w:rPr>
        <w:t xml:space="preserve"> historyj</w:t>
      </w:r>
      <w:r>
        <w:rPr>
          <w:rFonts w:ascii="Cambria" w:hAnsi="Cambria"/>
          <w:sz w:val="24"/>
          <w:szCs w:val="24"/>
        </w:rPr>
        <w:t>ki</w:t>
      </w:r>
      <w:r w:rsidRPr="003E1693">
        <w:rPr>
          <w:rFonts w:ascii="Cambria" w:hAnsi="Cambria"/>
          <w:sz w:val="24"/>
          <w:szCs w:val="24"/>
        </w:rPr>
        <w:t xml:space="preserve"> o rodzinie bocianów. </w:t>
      </w:r>
      <w:r w:rsidRPr="00E15920">
        <w:rPr>
          <w:rFonts w:ascii="Cambria" w:hAnsi="Cambria"/>
          <w:sz w:val="24"/>
          <w:szCs w:val="24"/>
          <w:u w:val="single"/>
        </w:rPr>
        <w:t xml:space="preserve">Karta pracy, cz. 2, nr 25. </w:t>
      </w:r>
      <w:r w:rsidRPr="00E15920">
        <w:rPr>
          <w:rFonts w:ascii="Cambria" w:hAnsi="Cambria"/>
          <w:i/>
          <w:iCs/>
          <w:sz w:val="24"/>
          <w:szCs w:val="24"/>
          <w:u w:val="single"/>
        </w:rPr>
        <w:t>(4-latki)</w:t>
      </w:r>
    </w:p>
    <w:p w:rsidR="00634DFE" w:rsidRDefault="00634DFE" w:rsidP="003E1693">
      <w:pPr>
        <w:pStyle w:val="ListParagraph"/>
        <w:numPr>
          <w:ilvl w:val="0"/>
          <w:numId w:val="2"/>
        </w:numPr>
        <w:spacing w:line="360" w:lineRule="auto"/>
        <w:rPr>
          <w:rFonts w:ascii="Cambria" w:hAnsi="Cambria"/>
          <w:sz w:val="24"/>
          <w:szCs w:val="24"/>
        </w:rPr>
      </w:pPr>
      <w:r w:rsidRPr="003E1693">
        <w:rPr>
          <w:rFonts w:ascii="Cambria" w:hAnsi="Cambria"/>
          <w:b/>
          <w:bCs/>
          <w:sz w:val="24"/>
          <w:szCs w:val="24"/>
        </w:rPr>
        <w:t>Liczymy bociany</w:t>
      </w:r>
    </w:p>
    <w:p w:rsidR="00634DFE" w:rsidRPr="00E15920" w:rsidRDefault="00634DFE" w:rsidP="003E1693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>Dzieci</w:t>
      </w:r>
      <w:r w:rsidRPr="003E1693">
        <w:rPr>
          <w:rFonts w:ascii="Cambria" w:hAnsi="Cambria"/>
          <w:sz w:val="24"/>
          <w:szCs w:val="24"/>
        </w:rPr>
        <w:t xml:space="preserve"> pokazują palcem i mówią za osobą dorosłą: pierwszy bocian, drugi bocian... </w:t>
      </w:r>
      <w:r>
        <w:rPr>
          <w:rFonts w:ascii="Cambria" w:hAnsi="Cambria"/>
          <w:sz w:val="24"/>
          <w:szCs w:val="24"/>
        </w:rPr>
        <w:t>,</w:t>
      </w:r>
      <w:r w:rsidRPr="003E1693">
        <w:rPr>
          <w:rFonts w:ascii="Cambria" w:hAnsi="Cambria"/>
          <w:sz w:val="24"/>
          <w:szCs w:val="24"/>
        </w:rPr>
        <w:t xml:space="preserve"> − </w:t>
      </w:r>
      <w:r>
        <w:rPr>
          <w:rFonts w:ascii="Cambria" w:hAnsi="Cambria"/>
          <w:sz w:val="24"/>
          <w:szCs w:val="24"/>
        </w:rPr>
        <w:t>kolorują</w:t>
      </w:r>
      <w:r w:rsidRPr="003E1693">
        <w:rPr>
          <w:rFonts w:ascii="Cambria" w:hAnsi="Cambria"/>
          <w:sz w:val="24"/>
          <w:szCs w:val="24"/>
        </w:rPr>
        <w:t xml:space="preserve"> każdemu bocianowi nogi i dziób na czerwono. </w:t>
      </w:r>
      <w:r w:rsidRPr="00E15920">
        <w:rPr>
          <w:rFonts w:ascii="Cambria" w:hAnsi="Cambria"/>
          <w:sz w:val="24"/>
          <w:szCs w:val="24"/>
          <w:u w:val="single"/>
        </w:rPr>
        <w:t>Karta pracy, cz. 2, nr 25.</w:t>
      </w:r>
      <w:r w:rsidRPr="00E15920">
        <w:rPr>
          <w:rFonts w:ascii="Cambria" w:hAnsi="Cambria"/>
          <w:i/>
          <w:iCs/>
          <w:sz w:val="24"/>
          <w:szCs w:val="24"/>
          <w:u w:val="single"/>
        </w:rPr>
        <w:t xml:space="preserve"> (4-latki)</w:t>
      </w:r>
    </w:p>
    <w:p w:rsidR="00634DFE" w:rsidRPr="00417EE4" w:rsidRDefault="00634DFE" w:rsidP="00CB15D7">
      <w:pPr>
        <w:pStyle w:val="ListParagraph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 w:rsidRPr="00417EE4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Wo</w:t>
      </w:r>
      <w:r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ł</w:t>
      </w:r>
      <w:r w:rsidRPr="00417EE4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anie wiosny.</w:t>
      </w:r>
    </w:p>
    <w:p w:rsidR="00634DFE" w:rsidRDefault="00634DFE" w:rsidP="00BF1FB4">
      <w:pPr>
        <w:pStyle w:val="ListParagraph"/>
        <w:numPr>
          <w:ilvl w:val="0"/>
          <w:numId w:val="4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Ptaki, które do nas wracają</w:t>
      </w:r>
    </w:p>
    <w:p w:rsidR="00634DFE" w:rsidRPr="00E15920" w:rsidRDefault="00634DFE" w:rsidP="00E15920">
      <w:pPr>
        <w:pStyle w:val="ListParagraph"/>
        <w:numPr>
          <w:ilvl w:val="0"/>
          <w:numId w:val="6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BF1FB4">
        <w:rPr>
          <w:rFonts w:ascii="Cambria" w:hAnsi="Cambria"/>
          <w:sz w:val="24"/>
          <w:szCs w:val="24"/>
        </w:rPr>
        <w:t>Wskazywanie na rysunkach</w:t>
      </w:r>
      <w:r>
        <w:rPr>
          <w:rFonts w:ascii="Cambria" w:hAnsi="Cambria"/>
          <w:sz w:val="24"/>
          <w:szCs w:val="24"/>
        </w:rPr>
        <w:t xml:space="preserve"> : słowika, wróbla, jaskółki, bociana. Kolorowanie rysunków. Rysowanie pośladach ramek zdjęć. </w:t>
      </w:r>
      <w:r w:rsidRPr="00E15920">
        <w:rPr>
          <w:rFonts w:ascii="Cambria" w:hAnsi="Cambria"/>
          <w:sz w:val="24"/>
          <w:szCs w:val="24"/>
          <w:u w:val="single"/>
        </w:rPr>
        <w:t xml:space="preserve">Karta pracy, cz.3,s.65. </w:t>
      </w:r>
      <w:r w:rsidRPr="00E15920">
        <w:rPr>
          <w:rFonts w:ascii="Cambria" w:hAnsi="Cambria"/>
          <w:i/>
          <w:iCs/>
          <w:sz w:val="24"/>
          <w:szCs w:val="24"/>
          <w:u w:val="single"/>
        </w:rPr>
        <w:t xml:space="preserve">(5-latki) </w:t>
      </w:r>
    </w:p>
    <w:p w:rsidR="00634DFE" w:rsidRPr="00E15920" w:rsidRDefault="00634DFE" w:rsidP="00E15920">
      <w:pPr>
        <w:pStyle w:val="ListParagraph"/>
        <w:numPr>
          <w:ilvl w:val="0"/>
          <w:numId w:val="6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>Słuchanie</w:t>
      </w:r>
      <w:r w:rsidRPr="00E15920">
        <w:rPr>
          <w:rFonts w:ascii="Cambria" w:hAnsi="Cambria"/>
          <w:sz w:val="24"/>
          <w:szCs w:val="24"/>
        </w:rPr>
        <w:t xml:space="preserve"> nazw ptaków, które przylatują do Polski na wiosnę,  dziel</w:t>
      </w:r>
      <w:r>
        <w:rPr>
          <w:rFonts w:ascii="Cambria" w:hAnsi="Cambria"/>
          <w:sz w:val="24"/>
          <w:szCs w:val="24"/>
        </w:rPr>
        <w:t>enie</w:t>
      </w:r>
      <w:r w:rsidRPr="00E15920">
        <w:rPr>
          <w:rFonts w:ascii="Cambria" w:hAnsi="Cambria"/>
          <w:sz w:val="24"/>
          <w:szCs w:val="24"/>
        </w:rPr>
        <w:t xml:space="preserve"> ich naz</w:t>
      </w:r>
      <w:r>
        <w:rPr>
          <w:rFonts w:ascii="Cambria" w:hAnsi="Cambria"/>
          <w:sz w:val="24"/>
          <w:szCs w:val="24"/>
        </w:rPr>
        <w:t>w</w:t>
      </w:r>
      <w:r w:rsidRPr="00E15920">
        <w:rPr>
          <w:rFonts w:ascii="Cambria" w:hAnsi="Cambria"/>
          <w:sz w:val="24"/>
          <w:szCs w:val="24"/>
        </w:rPr>
        <w:t xml:space="preserve"> rytmicznie (na sylaby). </w:t>
      </w:r>
      <w:r>
        <w:rPr>
          <w:rFonts w:ascii="Cambria" w:hAnsi="Cambria"/>
          <w:sz w:val="24"/>
          <w:szCs w:val="24"/>
        </w:rPr>
        <w:t>Rysowanie</w:t>
      </w:r>
      <w:r w:rsidRPr="00E15920">
        <w:rPr>
          <w:rFonts w:ascii="Cambria" w:hAnsi="Cambria"/>
          <w:sz w:val="24"/>
          <w:szCs w:val="24"/>
        </w:rPr>
        <w:t xml:space="preserve"> po śladzie drogi skowronka do gniazda.</w:t>
      </w:r>
      <w:r>
        <w:rPr>
          <w:rFonts w:ascii="Cambria" w:hAnsi="Cambria"/>
          <w:sz w:val="24"/>
          <w:szCs w:val="24"/>
        </w:rPr>
        <w:t xml:space="preserve"> </w:t>
      </w:r>
      <w:r w:rsidRPr="00E15920">
        <w:rPr>
          <w:rFonts w:ascii="Cambria" w:hAnsi="Cambria"/>
          <w:sz w:val="24"/>
          <w:szCs w:val="24"/>
          <w:u w:val="single"/>
        </w:rPr>
        <w:t>Karta pracy, cz. 2, nr 27</w:t>
      </w:r>
      <w:r w:rsidRPr="00E15920">
        <w:rPr>
          <w:rFonts w:ascii="Cambria" w:hAnsi="Cambria"/>
          <w:i/>
          <w:iCs/>
          <w:sz w:val="24"/>
          <w:szCs w:val="24"/>
          <w:u w:val="single"/>
        </w:rPr>
        <w:t>. (4-latki)</w:t>
      </w:r>
    </w:p>
    <w:p w:rsidR="00634DFE" w:rsidRDefault="00634DFE" w:rsidP="00AD47F2">
      <w:pPr>
        <w:pStyle w:val="ListParagraph"/>
        <w:numPr>
          <w:ilvl w:val="0"/>
          <w:numId w:val="4"/>
        </w:numPr>
        <w:spacing w:line="360" w:lineRule="auto"/>
        <w:rPr>
          <w:rFonts w:ascii="Cambria" w:hAnsi="Cambria"/>
          <w:sz w:val="24"/>
          <w:szCs w:val="24"/>
        </w:rPr>
      </w:pPr>
      <w:r w:rsidRPr="006E5773">
        <w:rPr>
          <w:rFonts w:ascii="Cambria" w:hAnsi="Cambria"/>
          <w:b/>
          <w:bCs/>
          <w:sz w:val="24"/>
          <w:szCs w:val="24"/>
        </w:rPr>
        <w:t>Bociany</w:t>
      </w:r>
    </w:p>
    <w:p w:rsidR="00634DFE" w:rsidRPr="00BE3129" w:rsidRDefault="00634DFE" w:rsidP="00BE3129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Spróbujcie namalować bociana spacerującego po łące. Użyjcie kredek, farb lub flamastrów. Możecie połączyć różne techniki. </w:t>
      </w:r>
    </w:p>
    <w:p w:rsidR="00634DFE" w:rsidRDefault="00634DFE" w:rsidP="00AD47F2">
      <w:pPr>
        <w:pStyle w:val="ListParagraph"/>
        <w:numPr>
          <w:ilvl w:val="0"/>
          <w:numId w:val="4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86234F">
        <w:rPr>
          <w:rFonts w:ascii="Cambria" w:hAnsi="Cambria"/>
          <w:b/>
          <w:bCs/>
          <w:sz w:val="24"/>
          <w:szCs w:val="24"/>
        </w:rPr>
        <w:t>Uzupełnij obrazek</w:t>
      </w:r>
    </w:p>
    <w:p w:rsidR="00634DFE" w:rsidRPr="0086234F" w:rsidRDefault="00634DFE" w:rsidP="0086234F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86234F">
        <w:rPr>
          <w:rFonts w:ascii="Cambria" w:hAnsi="Cambria"/>
          <w:sz w:val="24"/>
          <w:szCs w:val="24"/>
        </w:rPr>
        <w:t xml:space="preserve">Łączenie </w:t>
      </w:r>
      <w:r>
        <w:rPr>
          <w:rFonts w:ascii="Cambria" w:hAnsi="Cambria"/>
          <w:sz w:val="24"/>
          <w:szCs w:val="24"/>
        </w:rPr>
        <w:t xml:space="preserve">fragmentów obrazka z dołu kartki z odpowiednimi pustymi miejscami na dużym obrazku. </w:t>
      </w:r>
      <w:r w:rsidRPr="00E15920">
        <w:rPr>
          <w:rFonts w:ascii="Cambria" w:hAnsi="Cambria"/>
          <w:sz w:val="24"/>
          <w:szCs w:val="24"/>
          <w:u w:val="single"/>
        </w:rPr>
        <w:t xml:space="preserve">Karta pracy, cz.3,s.66. </w:t>
      </w:r>
      <w:r w:rsidRPr="00E15920">
        <w:rPr>
          <w:rFonts w:ascii="Cambria" w:hAnsi="Cambria"/>
          <w:i/>
          <w:iCs/>
          <w:sz w:val="24"/>
          <w:szCs w:val="24"/>
          <w:u w:val="single"/>
        </w:rPr>
        <w:t>(5-latki</w:t>
      </w:r>
      <w:r w:rsidRPr="0086234F">
        <w:rPr>
          <w:rFonts w:ascii="Cambria" w:hAnsi="Cambria"/>
          <w:i/>
          <w:iCs/>
          <w:sz w:val="24"/>
          <w:szCs w:val="24"/>
        </w:rPr>
        <w:t>)</w:t>
      </w:r>
      <w:r>
        <w:rPr>
          <w:rFonts w:ascii="Cambria" w:hAnsi="Cambria"/>
          <w:i/>
          <w:iCs/>
          <w:sz w:val="24"/>
          <w:szCs w:val="24"/>
        </w:rPr>
        <w:t xml:space="preserve"> </w:t>
      </w:r>
    </w:p>
    <w:p w:rsidR="00634DFE" w:rsidRPr="00417EE4" w:rsidRDefault="00634DFE" w:rsidP="00CB15D7">
      <w:pPr>
        <w:pStyle w:val="ListParagraph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 w:rsidRPr="00417EE4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Powroty ptaków.</w:t>
      </w:r>
    </w:p>
    <w:p w:rsidR="00634DFE" w:rsidRDefault="00634DFE" w:rsidP="0086234F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86234F">
        <w:rPr>
          <w:rFonts w:ascii="Cambria" w:hAnsi="Cambria"/>
          <w:b/>
          <w:bCs/>
          <w:sz w:val="24"/>
          <w:szCs w:val="24"/>
        </w:rPr>
        <w:t>Wiosenne słońce- zabawa plastyczna</w:t>
      </w:r>
    </w:p>
    <w:p w:rsidR="00634DFE" w:rsidRDefault="00634DFE" w:rsidP="0086234F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Potrzebne będą: kartka żółta i niebieska oraz klej. Z żółtego papieru dzieci wydzierają kształt koła i paski (promyki słońca) . Układają je w kształcie słońca i naklejają na niebieskiej kartce .</w:t>
      </w:r>
    </w:p>
    <w:p w:rsidR="00634DFE" w:rsidRDefault="00634DFE" w:rsidP="0086234F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</w:p>
    <w:p w:rsidR="00634DFE" w:rsidRDefault="00634DFE" w:rsidP="00C6269A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Jaki to ptak?- zagadki</w:t>
      </w:r>
    </w:p>
    <w:p w:rsidR="00634DFE" w:rsidRDefault="00634DFE" w:rsidP="00C6269A">
      <w:pPr>
        <w:pStyle w:val="ListParagraph"/>
        <w:spacing w:line="360" w:lineRule="auto"/>
        <w:ind w:left="1440"/>
        <w:rPr>
          <w:rFonts w:ascii="Cambria" w:hAnsi="Cambria"/>
          <w:b/>
          <w:bCs/>
          <w:sz w:val="24"/>
          <w:szCs w:val="24"/>
        </w:rPr>
      </w:pP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>Pióra biało-czarne,</w:t>
      </w: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>buciki czerwone;</w:t>
      </w: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>uciekają przed nim żabki,</w:t>
      </w: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>bardzo przestraszone. (bocian)</w:t>
      </w: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 xml:space="preserve">Wiosną do nas przyleciała, </w:t>
      </w: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>ta ptaszyna czarna, mała.</w:t>
      </w: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>Murować się nie uczyła,</w:t>
      </w: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 xml:space="preserve">ale gniazdko ulepiła. (jaskółka) </w:t>
      </w: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>Już po lesie kuka,</w:t>
      </w: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>gniazdka sobie szuka.</w:t>
      </w: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>Jak znajdzie, podrzuca jaja,</w:t>
      </w: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>niech inni je wygrzewają. (kukułka)</w:t>
      </w: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>Śpiewa wysoko piosenki do słonka,</w:t>
      </w:r>
    </w:p>
    <w:p w:rsidR="00634DFE" w:rsidRPr="00C6269A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 xml:space="preserve">głos ma podobny </w:t>
      </w:r>
    </w:p>
    <w:p w:rsidR="00634DFE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 w:rsidRPr="00C6269A">
        <w:rPr>
          <w:rFonts w:ascii="Cambria" w:hAnsi="Cambria"/>
          <w:sz w:val="24"/>
          <w:szCs w:val="24"/>
        </w:rPr>
        <w:t>do drżenia dzwonka.(skowronek)</w:t>
      </w:r>
    </w:p>
    <w:p w:rsidR="00634DFE" w:rsidRDefault="00634DFE" w:rsidP="00C6269A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</w:p>
    <w:p w:rsidR="00634DFE" w:rsidRDefault="00634DFE" w:rsidP="00C6269A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C6269A">
        <w:rPr>
          <w:rFonts w:ascii="Cambria" w:hAnsi="Cambria"/>
          <w:b/>
          <w:bCs/>
          <w:sz w:val="24"/>
          <w:szCs w:val="24"/>
        </w:rPr>
        <w:t>Rozpoznajemy ptaki</w:t>
      </w:r>
    </w:p>
    <w:p w:rsidR="00634DFE" w:rsidRPr="00E15920" w:rsidRDefault="00634DFE" w:rsidP="00C6269A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  <w:r w:rsidRPr="00982D86">
        <w:rPr>
          <w:rFonts w:ascii="Cambria" w:hAnsi="Cambria"/>
          <w:sz w:val="24"/>
          <w:szCs w:val="24"/>
        </w:rPr>
        <w:t>Oglądanie zdjęć i nazywanie przedstawionych na nich ptaków</w:t>
      </w:r>
      <w:r>
        <w:rPr>
          <w:rFonts w:ascii="Cambria" w:hAnsi="Cambria"/>
          <w:sz w:val="24"/>
          <w:szCs w:val="24"/>
        </w:rPr>
        <w:t>. Kończenie podanego rytmu- naklejanie odpowiednich zdjęć ptaków, odszukanych wśród naklejek (</w:t>
      </w:r>
      <w:r>
        <w:rPr>
          <w:rFonts w:ascii="Cambria" w:hAnsi="Cambria"/>
          <w:i/>
          <w:iCs/>
          <w:sz w:val="24"/>
          <w:szCs w:val="24"/>
        </w:rPr>
        <w:t xml:space="preserve">wkładka w środku książki). </w:t>
      </w:r>
      <w:r w:rsidRPr="00982D86">
        <w:rPr>
          <w:rFonts w:ascii="Cambria" w:hAnsi="Cambria"/>
          <w:sz w:val="24"/>
          <w:szCs w:val="24"/>
        </w:rPr>
        <w:t xml:space="preserve">Łączenie pierwszych głosek </w:t>
      </w:r>
      <w:r>
        <w:rPr>
          <w:rFonts w:ascii="Cambria" w:hAnsi="Cambria"/>
          <w:sz w:val="24"/>
          <w:szCs w:val="24"/>
        </w:rPr>
        <w:t xml:space="preserve">z nazw obrazków. Podanie nazwy ptaka, która powstała. </w:t>
      </w:r>
      <w:bookmarkStart w:id="1" w:name="_Hlk36384976"/>
      <w:r w:rsidRPr="00E15920">
        <w:rPr>
          <w:rFonts w:ascii="Cambria" w:hAnsi="Cambria"/>
          <w:sz w:val="24"/>
          <w:szCs w:val="24"/>
          <w:u w:val="single"/>
        </w:rPr>
        <w:t>Kar</w:t>
      </w:r>
      <w:r>
        <w:rPr>
          <w:rFonts w:ascii="Cambria" w:hAnsi="Cambria"/>
          <w:sz w:val="24"/>
          <w:szCs w:val="24"/>
          <w:u w:val="single"/>
        </w:rPr>
        <w:t>t</w:t>
      </w:r>
      <w:r w:rsidRPr="00E15920">
        <w:rPr>
          <w:rFonts w:ascii="Cambria" w:hAnsi="Cambria"/>
          <w:sz w:val="24"/>
          <w:szCs w:val="24"/>
          <w:u w:val="single"/>
        </w:rPr>
        <w:t xml:space="preserve">a pracy,  cz.3,s.67. </w:t>
      </w:r>
      <w:r w:rsidRPr="00E15920">
        <w:rPr>
          <w:rFonts w:ascii="Cambria" w:hAnsi="Cambria"/>
          <w:i/>
          <w:iCs/>
          <w:sz w:val="24"/>
          <w:szCs w:val="24"/>
          <w:u w:val="single"/>
        </w:rPr>
        <w:t>(5-latki)</w:t>
      </w:r>
    </w:p>
    <w:p w:rsidR="00634DFE" w:rsidRDefault="00634DFE" w:rsidP="00C6269A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</w:p>
    <w:bookmarkEnd w:id="1"/>
    <w:p w:rsidR="00634DFE" w:rsidRPr="00982D86" w:rsidRDefault="00634DFE" w:rsidP="00982D86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982D86">
        <w:rPr>
          <w:rFonts w:ascii="Cambria" w:hAnsi="Cambria"/>
          <w:b/>
          <w:bCs/>
          <w:sz w:val="24"/>
          <w:szCs w:val="24"/>
        </w:rPr>
        <w:t>Czytamy</w:t>
      </w:r>
    </w:p>
    <w:p w:rsidR="00634DFE" w:rsidRPr="00982D86" w:rsidRDefault="00634DFE" w:rsidP="00982D86">
      <w:pPr>
        <w:pStyle w:val="ListParagraph"/>
        <w:spacing w:line="360" w:lineRule="auto"/>
        <w:ind w:left="144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Próby odczytania nazw ptaków z pierwszego rzędu. Odszukiwanie w drugim i trzecim rzędzie takich samych wyrazów. Kolorowanie ich tak samo jak tych we wzorze</w:t>
      </w:r>
      <w:bookmarkStart w:id="2" w:name="_Hlk36385476"/>
      <w:r>
        <w:rPr>
          <w:rFonts w:ascii="Cambria" w:hAnsi="Cambria"/>
          <w:sz w:val="24"/>
          <w:szCs w:val="24"/>
        </w:rPr>
        <w:t>.</w:t>
      </w:r>
      <w:r w:rsidRPr="00982D86">
        <w:rPr>
          <w:rFonts w:ascii="Cambria" w:hAnsi="Cambria"/>
          <w:sz w:val="24"/>
          <w:szCs w:val="24"/>
        </w:rPr>
        <w:t xml:space="preserve"> </w:t>
      </w:r>
      <w:r w:rsidRPr="00E15920">
        <w:rPr>
          <w:rFonts w:ascii="Cambria" w:hAnsi="Cambria"/>
          <w:sz w:val="24"/>
          <w:szCs w:val="24"/>
          <w:u w:val="single"/>
        </w:rPr>
        <w:t xml:space="preserve">Karta pracy,  cz.3,s.68. </w:t>
      </w:r>
      <w:bookmarkStart w:id="3" w:name="_Hlk36385698"/>
      <w:r w:rsidRPr="00E15920">
        <w:rPr>
          <w:rFonts w:ascii="Cambria" w:hAnsi="Cambria"/>
          <w:i/>
          <w:iCs/>
          <w:sz w:val="24"/>
          <w:szCs w:val="24"/>
          <w:u w:val="single"/>
        </w:rPr>
        <w:t>(5-latki)</w:t>
      </w:r>
      <w:bookmarkEnd w:id="2"/>
      <w:bookmarkEnd w:id="3"/>
    </w:p>
    <w:p w:rsidR="00634DFE" w:rsidRPr="00417EE4" w:rsidRDefault="00634DFE" w:rsidP="00CB15D7">
      <w:pPr>
        <w:pStyle w:val="ListParagraph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Ptaki wokół nas</w:t>
      </w:r>
      <w:bookmarkStart w:id="4" w:name="_GoBack"/>
      <w:bookmarkEnd w:id="4"/>
      <w:r w:rsidRPr="00417EE4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.</w:t>
      </w:r>
    </w:p>
    <w:p w:rsidR="00634DFE" w:rsidRPr="003731A2" w:rsidRDefault="00634DFE" w:rsidP="00CA19AD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sz w:val="24"/>
          <w:szCs w:val="24"/>
          <w:u w:val="single"/>
        </w:rPr>
      </w:pPr>
      <w:r w:rsidRPr="00CA19AD">
        <w:rPr>
          <w:rFonts w:ascii="Cambria" w:hAnsi="Cambria"/>
          <w:b/>
          <w:bCs/>
          <w:sz w:val="24"/>
          <w:szCs w:val="24"/>
        </w:rPr>
        <w:t>Rysowanie po śladach linii</w:t>
      </w:r>
      <w:r w:rsidRPr="00CA19AD">
        <w:rPr>
          <w:rFonts w:ascii="Cambria" w:hAnsi="Cambria"/>
          <w:sz w:val="24"/>
          <w:szCs w:val="24"/>
        </w:rPr>
        <w:t xml:space="preserve"> – od zdjęć dorosłych ptaków do ich potomstwa.</w:t>
      </w:r>
      <w:r>
        <w:rPr>
          <w:rFonts w:ascii="Cambria" w:hAnsi="Cambria"/>
          <w:sz w:val="24"/>
          <w:szCs w:val="24"/>
        </w:rPr>
        <w:t xml:space="preserve"> Nazywanie ptaków</w:t>
      </w:r>
      <w:r w:rsidRPr="003731A2">
        <w:rPr>
          <w:rFonts w:ascii="Cambria" w:hAnsi="Cambria"/>
          <w:sz w:val="24"/>
          <w:szCs w:val="24"/>
          <w:u w:val="single"/>
        </w:rPr>
        <w:t xml:space="preserve">. Kara pracy,  cz.3,s.69. </w:t>
      </w:r>
      <w:r w:rsidRPr="003731A2">
        <w:rPr>
          <w:rFonts w:ascii="Cambria" w:hAnsi="Cambria"/>
          <w:i/>
          <w:iCs/>
          <w:sz w:val="24"/>
          <w:szCs w:val="24"/>
          <w:u w:val="single"/>
        </w:rPr>
        <w:t>(5-latki)</w:t>
      </w:r>
    </w:p>
    <w:p w:rsidR="00634DFE" w:rsidRPr="003731A2" w:rsidRDefault="00634DFE" w:rsidP="003731A2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3731A2">
        <w:rPr>
          <w:rFonts w:ascii="Cambria" w:hAnsi="Cambria"/>
          <w:b/>
          <w:bCs/>
          <w:sz w:val="24"/>
          <w:szCs w:val="24"/>
        </w:rPr>
        <w:t>„Ptasia narada”-</w:t>
      </w:r>
      <w:r w:rsidRPr="003731A2">
        <w:rPr>
          <w:rFonts w:ascii="Cambria" w:hAnsi="Cambria"/>
          <w:sz w:val="24"/>
          <w:szCs w:val="24"/>
        </w:rPr>
        <w:t xml:space="preserve"> opowiadanie Barbary Szelągowskiej</w:t>
      </w:r>
    </w:p>
    <w:p w:rsidR="00634DFE" w:rsidRDefault="00634DFE" w:rsidP="003731A2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 xml:space="preserve"> Ilustracja do opowiadania </w:t>
      </w:r>
      <w:r w:rsidRPr="003731A2">
        <w:rPr>
          <w:rFonts w:ascii="Cambria" w:hAnsi="Cambria"/>
          <w:sz w:val="24"/>
          <w:szCs w:val="24"/>
          <w:u w:val="single"/>
        </w:rPr>
        <w:t>Książka s.5</w:t>
      </w:r>
      <w:r>
        <w:rPr>
          <w:rFonts w:ascii="Cambria" w:hAnsi="Cambria"/>
          <w:sz w:val="24"/>
          <w:szCs w:val="24"/>
          <w:u w:val="single"/>
        </w:rPr>
        <w:t>8</w:t>
      </w:r>
      <w:r w:rsidRPr="003731A2">
        <w:rPr>
          <w:rFonts w:ascii="Cambria" w:hAnsi="Cambria"/>
          <w:sz w:val="24"/>
          <w:szCs w:val="24"/>
          <w:u w:val="single"/>
        </w:rPr>
        <w:t>-5</w:t>
      </w:r>
      <w:r>
        <w:rPr>
          <w:rFonts w:ascii="Cambria" w:hAnsi="Cambria"/>
          <w:sz w:val="24"/>
          <w:szCs w:val="24"/>
          <w:u w:val="single"/>
        </w:rPr>
        <w:t>9</w:t>
      </w:r>
      <w:r w:rsidRPr="003731A2">
        <w:rPr>
          <w:rFonts w:ascii="Cambria" w:hAnsi="Cambria"/>
          <w:sz w:val="24"/>
          <w:szCs w:val="24"/>
          <w:u w:val="single"/>
        </w:rPr>
        <w:t xml:space="preserve">. </w:t>
      </w:r>
      <w:r w:rsidRPr="003731A2">
        <w:rPr>
          <w:rFonts w:ascii="Cambria" w:hAnsi="Cambria"/>
          <w:i/>
          <w:iCs/>
          <w:sz w:val="24"/>
          <w:szCs w:val="24"/>
          <w:u w:val="single"/>
        </w:rPr>
        <w:t>(</w:t>
      </w:r>
      <w:r>
        <w:rPr>
          <w:rFonts w:ascii="Cambria" w:hAnsi="Cambria"/>
          <w:i/>
          <w:iCs/>
          <w:sz w:val="24"/>
          <w:szCs w:val="24"/>
          <w:u w:val="single"/>
        </w:rPr>
        <w:t>4</w:t>
      </w:r>
      <w:r w:rsidRPr="003731A2">
        <w:rPr>
          <w:rFonts w:ascii="Cambria" w:hAnsi="Cambria"/>
          <w:i/>
          <w:iCs/>
          <w:sz w:val="24"/>
          <w:szCs w:val="24"/>
          <w:u w:val="single"/>
        </w:rPr>
        <w:t>-latki</w:t>
      </w:r>
      <w:r>
        <w:rPr>
          <w:rFonts w:ascii="Cambria" w:hAnsi="Cambria"/>
          <w:i/>
          <w:iCs/>
          <w:sz w:val="24"/>
          <w:szCs w:val="24"/>
          <w:u w:val="single"/>
        </w:rPr>
        <w:t>)</w:t>
      </w:r>
    </w:p>
    <w:p w:rsidR="00634DFE" w:rsidRDefault="00634DFE" w:rsidP="003731A2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>
        <w:rPr>
          <w:rFonts w:ascii="Cambria" w:hAnsi="Cambria"/>
          <w:i/>
          <w:iCs/>
          <w:sz w:val="24"/>
          <w:szCs w:val="24"/>
        </w:rPr>
        <w:t xml:space="preserve">         </w:t>
      </w:r>
      <w:r w:rsidRPr="003731A2">
        <w:rPr>
          <w:rFonts w:ascii="Cambria" w:hAnsi="Cambria"/>
          <w:i/>
          <w:iCs/>
          <w:sz w:val="24"/>
          <w:szCs w:val="24"/>
        </w:rPr>
        <w:t>W dalekiej Afryce spotkała się na naradzie trójka przyjaciół. Pierwszy odezwał się skowronek.</w:t>
      </w:r>
    </w:p>
    <w:p w:rsidR="00634DFE" w:rsidRDefault="00634DFE" w:rsidP="003731A2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3731A2">
        <w:rPr>
          <w:rFonts w:ascii="Cambria" w:hAnsi="Cambria"/>
          <w:i/>
          <w:iCs/>
          <w:sz w:val="24"/>
          <w:szCs w:val="24"/>
        </w:rPr>
        <w:t xml:space="preserve"> – Kochani! Pewnie już niedługo zacznie się w Polsce wiosna. A kto ma ją witać swoim śpiewem, jeśli nie ja? Mówię wam, czas wracać. Nie ma na co czekać. Szkoda każdego dnia! – A ty jak zwykle – odezwał się bocian. – Tylko praca ci w głowie… Może masz rację, przyjacielu, ale gdy sobie pomyślę, ile tam będę miał roboty… Najpierw gniazdo muszę wyremontować, potem wysiadywać jajka, a jeszcze później wykarmić pisklęta, nauczyć je latać… Poczekajmy parę dni. Odpocznijmy. Nabierzmy sił… Rozejrzyj się i zobacz, jak tu przyjemnie. Co prawda trochę gorąco, ale pośpiech naprawdę nie jest wskazany. </w:t>
      </w:r>
    </w:p>
    <w:p w:rsidR="00634DFE" w:rsidRDefault="00634DFE" w:rsidP="003731A2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3731A2">
        <w:rPr>
          <w:rFonts w:ascii="Cambria" w:hAnsi="Cambria"/>
          <w:i/>
          <w:iCs/>
          <w:sz w:val="24"/>
          <w:szCs w:val="24"/>
        </w:rPr>
        <w:t>– Masz rację, bocianie! – przytaknęła jaskółka. – Ciężka praca nas czeka. Nie jest łatwo wychować dzieci. Co innego taka kukułka – podrzuca innym jajka. Po prostu wstyd, jak można tak postępować… Leń z niej, tyle powiem! Ja na przykład zamierzam wychować swoje dzieci najlepiej jak potrafię, żeby stanowiły wzór do naśladowania!</w:t>
      </w:r>
    </w:p>
    <w:p w:rsidR="00634DFE" w:rsidRDefault="00634DFE" w:rsidP="003731A2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3731A2">
        <w:rPr>
          <w:rFonts w:ascii="Cambria" w:hAnsi="Cambria"/>
          <w:i/>
          <w:iCs/>
          <w:sz w:val="24"/>
          <w:szCs w:val="24"/>
        </w:rPr>
        <w:t xml:space="preserve"> Nagle przyfrunęła pani czajka, niosąc coś w dziobie.</w:t>
      </w:r>
    </w:p>
    <w:p w:rsidR="00634DFE" w:rsidRDefault="00634DFE" w:rsidP="003731A2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3731A2">
        <w:rPr>
          <w:rFonts w:ascii="Cambria" w:hAnsi="Cambria"/>
          <w:i/>
          <w:iCs/>
          <w:sz w:val="24"/>
          <w:szCs w:val="24"/>
        </w:rPr>
        <w:t xml:space="preserve"> – Witajcie, przyjaciele. Ale się zmęczyłam. Zobaczcie, co znalazłam w swoim ogródku! List od wróbelka z Polski! Bocianie, może ty przeczytaj go na głos, bo ja już nie mam siły. Tak się śpieszyłam do was! </w:t>
      </w:r>
    </w:p>
    <w:p w:rsidR="00634DFE" w:rsidRDefault="00634DFE" w:rsidP="003731A2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3731A2">
        <w:rPr>
          <w:rFonts w:ascii="Cambria" w:hAnsi="Cambria"/>
          <w:i/>
          <w:iCs/>
          <w:sz w:val="24"/>
          <w:szCs w:val="24"/>
        </w:rPr>
        <w:t xml:space="preserve">Bocian wyprostował się na swoich długich czerwonych nogach i z wielką uwagą przeczytał list od początku do końca. </w:t>
      </w:r>
    </w:p>
    <w:p w:rsidR="00634DFE" w:rsidRDefault="00634DFE" w:rsidP="003731A2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3731A2">
        <w:rPr>
          <w:rFonts w:ascii="Cambria" w:hAnsi="Cambria"/>
          <w:i/>
          <w:iCs/>
          <w:sz w:val="24"/>
          <w:szCs w:val="24"/>
        </w:rPr>
        <w:t>– Ojej! – zawołał zdenerwowany. – Czekają na nas! Nie ma czasu do stracenia! Musimy lecieć! Natychmiast! Gdzie moje walizki?</w:t>
      </w:r>
    </w:p>
    <w:p w:rsidR="00634DFE" w:rsidRDefault="00634DFE" w:rsidP="003731A2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3731A2">
        <w:rPr>
          <w:rFonts w:ascii="Cambria" w:hAnsi="Cambria"/>
          <w:i/>
          <w:iCs/>
          <w:sz w:val="24"/>
          <w:szCs w:val="24"/>
        </w:rPr>
        <w:t xml:space="preserve"> – Co tam walizki! Trzeba czym prędzej witać wiosnę! – zawołał skowronek.</w:t>
      </w:r>
    </w:p>
    <w:p w:rsidR="00634DFE" w:rsidRDefault="00634DFE" w:rsidP="003731A2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3731A2">
        <w:rPr>
          <w:rFonts w:ascii="Cambria" w:hAnsi="Cambria"/>
          <w:i/>
          <w:iCs/>
          <w:sz w:val="24"/>
          <w:szCs w:val="24"/>
        </w:rPr>
        <w:t xml:space="preserve"> – Co to będzie? Co to będzie? – Wiosna tuż-tuż, a my jeszcze w Afryce! – lamentowała przerażona jaskółka.</w:t>
      </w:r>
    </w:p>
    <w:p w:rsidR="00634DFE" w:rsidRPr="003731A2" w:rsidRDefault="00634DFE" w:rsidP="003731A2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3731A2">
        <w:rPr>
          <w:rFonts w:ascii="Cambria" w:hAnsi="Cambria"/>
          <w:i/>
          <w:iCs/>
          <w:sz w:val="24"/>
          <w:szCs w:val="24"/>
        </w:rPr>
        <w:t xml:space="preserve"> Ptaki bez zastanowienia spakowały cały dobytek i wyruszyły w daleką drogę do Polski. Nawet nie miały czasu się zastanowić, co je tam czeka.</w:t>
      </w:r>
    </w:p>
    <w:p w:rsidR="00634DFE" w:rsidRPr="003731A2" w:rsidRDefault="00634DFE" w:rsidP="003731A2">
      <w:pPr>
        <w:spacing w:line="360" w:lineRule="auto"/>
        <w:rPr>
          <w:rFonts w:ascii="Cambria" w:hAnsi="Cambria"/>
          <w:b/>
          <w:bCs/>
          <w:sz w:val="24"/>
          <w:szCs w:val="24"/>
        </w:rPr>
      </w:pPr>
    </w:p>
    <w:p w:rsidR="00634DFE" w:rsidRPr="003731A2" w:rsidRDefault="00634DFE" w:rsidP="00417EE4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>
        <w:rPr>
          <w:rFonts w:ascii="Cambria" w:hAnsi="Cambria"/>
          <w:b/>
          <w:bCs/>
          <w:sz w:val="24"/>
          <w:szCs w:val="24"/>
        </w:rPr>
        <w:t>„Sąsiad szpak”-</w:t>
      </w:r>
      <w:r>
        <w:rPr>
          <w:rFonts w:ascii="Cambria" w:hAnsi="Cambria"/>
          <w:sz w:val="24"/>
          <w:szCs w:val="24"/>
        </w:rPr>
        <w:t xml:space="preserve"> opowiadanie Małgorzaty Strękowskiej- Zaremby. </w:t>
      </w:r>
      <w:bookmarkStart w:id="5" w:name="_Hlk36390879"/>
      <w:r>
        <w:rPr>
          <w:rFonts w:ascii="Cambria" w:hAnsi="Cambria"/>
          <w:sz w:val="24"/>
          <w:szCs w:val="24"/>
        </w:rPr>
        <w:t xml:space="preserve">Ilustracja do opowiadania </w:t>
      </w:r>
      <w:r w:rsidRPr="003731A2">
        <w:rPr>
          <w:rFonts w:ascii="Cambria" w:hAnsi="Cambria"/>
          <w:sz w:val="24"/>
          <w:szCs w:val="24"/>
          <w:u w:val="single"/>
        </w:rPr>
        <w:t xml:space="preserve">Książka s.56-57. </w:t>
      </w:r>
      <w:r w:rsidRPr="003731A2">
        <w:rPr>
          <w:rFonts w:ascii="Cambria" w:hAnsi="Cambria"/>
          <w:i/>
          <w:iCs/>
          <w:sz w:val="24"/>
          <w:szCs w:val="24"/>
          <w:u w:val="single"/>
        </w:rPr>
        <w:t>(5-latki)</w:t>
      </w:r>
      <w:bookmarkEnd w:id="5"/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Olek, Ada i rodzice przyjechali do dziadków odwiedziny i zostali na cały weekend. Ada była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zachwycona. Dostała nowy dzwonek do roweru w kształcie rumianego jabłuszka i musiała go wypróbować.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Natychmiast! Jeździła dookoła ogrodu dziadków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i dzwoniła zawzięcie. Sprawiało jej to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ogromną radość. Wprawdzie rodzina zatykała uszy, ale co tam. Wreszcie Olek nie wytrzymał.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–Na kogo dzwonisz? –spytał.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–Na przechodniów. Ostrzegam ich, że jadę –odpowiedziała rozpromieniona Ada.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–Ja nie mogę! Tu nie ma żadnych przechodniów–wykrzyknął ogłuszony Olek.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Ada wzruszyła ramionami, jednak wreszcie przestała dzwonić.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–Jak dobrze –westchnęli dziadkowie, rodzice i cztery ogrodowe myszy.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 xml:space="preserve">–Cisza, aż dzwoni w uszach –roześmiał się dziadek. 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–Teraz mogę przedstawić wam nowego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 xml:space="preserve">sąsiada. 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–Zaprowadził Adę i Olka w odległą część ogrodu. Tu, na pniu wysokiej brzozy,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 xml:space="preserve">powiesił kilka dni wcześniej budkę lęgową dla ptaków. 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–Zachowajcie ciszę. Wkrótce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go zobaczycie–szepnął.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Już po chwili dzieci zauważyły nadlatującego od strony sadu ptaszka. Krótki prostokątny ogon sprawiał, że w locie wyglądał jak czteroramienna gwiazda. Usiadł na gałęzi brzozy, ależ daleka od budki. Dzieci mogły mu się przyjrzeć uważnie. Czarne skrzydła mieniły się w wiosennym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słońcu zielenią i fioletem. W ostro zakończonym dziobie trzymał źdźbło zeschłej trawy.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Rozglądał się na wszystkie strony.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Olek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i Ada aż wstrzymali oddechy, aby go nie spłoszyć. Ptak upewnił się, że nic mu nie grozi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i przefrunął do budki.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–Rozpoznaliście tego pana? –spytał dziadek.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–Pewnie. To pan szpak –odpowiedział bez wahania Olek.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–Pani szpak też osiedli się w budce? –spytała Ada.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–Oczywiście. Pan szpak wije gniazdo dla pani szpakowej i dla małych szpaczków.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–Będziesz miał bardzo dużo sąsiadów, dziadku –zauważył z uśmiechem Olek.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–Zdaje się, że będą podobnie hałaśliwi jak Ada i jej dzwonek –szepnęła mama, która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dołączyła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do obserwatorów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pracowitego szpaczka.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–Szpet-szpet–zaśpiewał szpak i pomknął szukać materiałów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na gniazdo. Wracał do budki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wielokrotnie, przynosił pióra, korę, suche liście, mech, trawę.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–Stara się –zauważyła Ada.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 xml:space="preserve">Na to szpak zaskrzypiał jak stare deski w podłodze i jeszcze dodał: 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–Kuku, kuku!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Olek i Ada zrobili wielkie oczy. Ze zdziwienia, naturalnie. Czyżby pan szpak stracił rozum?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–Zapomnieliście, że szpaki potrafią naśladować rożne głosy –przypomniał im dziadek,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ubawiony zaskoczonymi minami wnucząt.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Następnego dnia o świcie Ada zerwała się z lóżka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z głośnym krzykiem: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–Kradną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mój rower!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Wypadła na podwórko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w rozpiętej kurtce zarzuconej na piżamę. Za nią wyskoczyli dziadkowie,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rodzice i Olek. Wszystkich obudził wyjątkowo głośny dźwięk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dzwonka, który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zdobił rower Ady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.Jakież było ich zaskoczenie, kiedy odkryli, że rower stoi bezpieczny w komórce, a jego dzwonek...milczy. Gdy przetarli zaspane oczy, zobaczyli na gałęzi topoli przy oknie pokoju, w którym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spała Ada, pana szpaka. Nowy sąsiad dziadka naśladował dźwięk dzwonka niczym najzdolniejszy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artysta. Zdziwił się na widok rodziny w komplecie.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–Miau –miauknął jak kot i odleciał.</w:t>
      </w:r>
    </w:p>
    <w:p w:rsidR="00634DFE" w:rsidRPr="009C720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–„Miau”, czy to po ptasiemu dzień dobry? –zastanawiała się babcia.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Ada pomyślała, że to coś mniej przyjemnego.</w:t>
      </w:r>
    </w:p>
    <w:p w:rsidR="00634DFE" w:rsidRDefault="00634DFE" w:rsidP="009C720E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C720E">
        <w:rPr>
          <w:rFonts w:ascii="Cambria" w:hAnsi="Cambria"/>
          <w:i/>
          <w:iCs/>
          <w:sz w:val="24"/>
          <w:szCs w:val="24"/>
        </w:rPr>
        <w:t>–Przepraszam, panie szpaku –szepnęła w stronę budki.</w:t>
      </w:r>
      <w:r>
        <w:rPr>
          <w:rFonts w:ascii="Cambria" w:hAnsi="Cambria"/>
          <w:i/>
          <w:iCs/>
          <w:sz w:val="24"/>
          <w:szCs w:val="24"/>
        </w:rPr>
        <w:t xml:space="preserve"> </w:t>
      </w:r>
      <w:r w:rsidRPr="009C720E">
        <w:rPr>
          <w:rFonts w:ascii="Cambria" w:hAnsi="Cambria"/>
          <w:i/>
          <w:iCs/>
          <w:sz w:val="24"/>
          <w:szCs w:val="24"/>
        </w:rPr>
        <w:t>Jak myślicie, dlaczego Ada przeprosiła szpaczka?</w:t>
      </w:r>
    </w:p>
    <w:p w:rsidR="00634DFE" w:rsidRPr="003731A2" w:rsidRDefault="00634DFE" w:rsidP="00B33CC3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B33CC3">
        <w:rPr>
          <w:rFonts w:ascii="Cambria" w:hAnsi="Cambria"/>
          <w:b/>
          <w:bCs/>
          <w:sz w:val="24"/>
          <w:szCs w:val="24"/>
        </w:rPr>
        <w:t>Liczymy żaby</w:t>
      </w:r>
      <w:r>
        <w:rPr>
          <w:rFonts w:ascii="Cambria" w:hAnsi="Cambria"/>
          <w:sz w:val="24"/>
          <w:szCs w:val="24"/>
        </w:rPr>
        <w:t xml:space="preserve">. Wskazywanie dwóch takich samych par żab. Kolorowanie ich. </w:t>
      </w:r>
      <w:bookmarkStart w:id="6" w:name="_Hlk36389036"/>
      <w:r w:rsidRPr="003731A2">
        <w:rPr>
          <w:rFonts w:ascii="Cambria" w:hAnsi="Cambria"/>
          <w:sz w:val="24"/>
          <w:szCs w:val="24"/>
          <w:u w:val="single"/>
        </w:rPr>
        <w:t xml:space="preserve">Karta pracy,cz.3,s.70-71 </w:t>
      </w:r>
      <w:r w:rsidRPr="003731A2">
        <w:rPr>
          <w:rFonts w:ascii="Cambria" w:hAnsi="Cambria"/>
          <w:i/>
          <w:iCs/>
          <w:sz w:val="24"/>
          <w:szCs w:val="24"/>
          <w:u w:val="single"/>
        </w:rPr>
        <w:t>(5-latki)</w:t>
      </w:r>
      <w:bookmarkEnd w:id="6"/>
    </w:p>
    <w:p w:rsidR="00634DFE" w:rsidRPr="003731A2" w:rsidRDefault="00634DFE" w:rsidP="009C720E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417EE4">
        <w:rPr>
          <w:rFonts w:ascii="Cambria" w:hAnsi="Cambria"/>
          <w:b/>
          <w:bCs/>
          <w:sz w:val="24"/>
          <w:szCs w:val="24"/>
        </w:rPr>
        <w:t>Szlaczki</w:t>
      </w:r>
      <w:r w:rsidRPr="00417EE4">
        <w:rPr>
          <w:rFonts w:ascii="Cambria" w:hAnsi="Cambria"/>
          <w:sz w:val="24"/>
          <w:szCs w:val="24"/>
        </w:rPr>
        <w:t>- rysowanie szlaczków po śladach, a potem- samodzielnie</w:t>
      </w:r>
      <w:r>
        <w:rPr>
          <w:rFonts w:ascii="Cambria" w:hAnsi="Cambria"/>
          <w:sz w:val="24"/>
          <w:szCs w:val="24"/>
        </w:rPr>
        <w:t>.</w:t>
      </w:r>
      <w:r w:rsidRPr="00B6571F">
        <w:rPr>
          <w:rFonts w:ascii="Cambria" w:hAnsi="Cambria"/>
          <w:sz w:val="24"/>
          <w:szCs w:val="24"/>
        </w:rPr>
        <w:t xml:space="preserve"> </w:t>
      </w:r>
      <w:r w:rsidRPr="003731A2">
        <w:rPr>
          <w:rFonts w:ascii="Cambria" w:hAnsi="Cambria"/>
          <w:sz w:val="24"/>
          <w:szCs w:val="24"/>
          <w:u w:val="single"/>
        </w:rPr>
        <w:t xml:space="preserve">Karta pracy,cz.3,s.71 </w:t>
      </w:r>
      <w:r w:rsidRPr="003731A2">
        <w:rPr>
          <w:rFonts w:ascii="Cambria" w:hAnsi="Cambria"/>
          <w:i/>
          <w:iCs/>
          <w:sz w:val="24"/>
          <w:szCs w:val="24"/>
          <w:u w:val="single"/>
        </w:rPr>
        <w:t>(5-latki)</w:t>
      </w:r>
    </w:p>
    <w:p w:rsidR="00634DFE" w:rsidRPr="003731A2" w:rsidRDefault="00634DFE" w:rsidP="00B6571F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i/>
          <w:iCs/>
          <w:u w:val="single"/>
        </w:rPr>
      </w:pPr>
      <w:r w:rsidRPr="00B6571F">
        <w:rPr>
          <w:rFonts w:ascii="Cambria" w:hAnsi="Cambria"/>
          <w:b/>
          <w:bCs/>
        </w:rPr>
        <w:t>Spacer z dziadkiem</w:t>
      </w:r>
      <w:r>
        <w:rPr>
          <w:rFonts w:ascii="Cambria" w:hAnsi="Cambria"/>
          <w:b/>
          <w:bCs/>
        </w:rPr>
        <w:t xml:space="preserve">-  </w:t>
      </w:r>
      <w:r>
        <w:rPr>
          <w:rFonts w:ascii="Cambria" w:hAnsi="Cambria"/>
        </w:rPr>
        <w:t>Czytanie z rodzicem</w:t>
      </w:r>
      <w:r w:rsidRPr="00B6571F">
        <w:rPr>
          <w:rFonts w:ascii="Cambria" w:hAnsi="Cambria"/>
        </w:rPr>
        <w:t>. tekst</w:t>
      </w:r>
      <w:r>
        <w:rPr>
          <w:rFonts w:ascii="Cambria" w:hAnsi="Cambria"/>
        </w:rPr>
        <w:t>u</w:t>
      </w:r>
      <w:r w:rsidRPr="00B6571F">
        <w:rPr>
          <w:rFonts w:ascii="Cambria" w:hAnsi="Cambria"/>
        </w:rPr>
        <w:t xml:space="preserve"> wyrazowo-obrazkowy (</w:t>
      </w:r>
      <w:r w:rsidRPr="00B6571F">
        <w:rPr>
          <w:rFonts w:ascii="Cambria" w:hAnsi="Cambria"/>
          <w:i/>
          <w:iCs/>
        </w:rPr>
        <w:t>Rodzic czyta wyrazy, a dziecko podaje nazwy obrazków</w:t>
      </w:r>
      <w:r w:rsidRPr="00B6571F">
        <w:rPr>
          <w:rFonts w:ascii="Cambria" w:hAnsi="Cambria"/>
        </w:rPr>
        <w:t xml:space="preserve">).  </w:t>
      </w:r>
      <w:r w:rsidRPr="003731A2">
        <w:rPr>
          <w:rFonts w:ascii="Cambria" w:hAnsi="Cambria"/>
          <w:u w:val="single"/>
        </w:rPr>
        <w:t xml:space="preserve">Karta pracy, cz. 2, nr 28. </w:t>
      </w:r>
      <w:bookmarkStart w:id="7" w:name="_Hlk36388982"/>
      <w:r w:rsidRPr="003731A2">
        <w:rPr>
          <w:rFonts w:ascii="Cambria" w:hAnsi="Cambria"/>
          <w:i/>
          <w:iCs/>
          <w:u w:val="single"/>
        </w:rPr>
        <w:t>(4-latki)</w:t>
      </w:r>
    </w:p>
    <w:bookmarkEnd w:id="7"/>
    <w:p w:rsidR="00634DFE" w:rsidRPr="003731A2" w:rsidRDefault="00634DFE" w:rsidP="00B6571F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i/>
          <w:iCs/>
          <w:u w:val="single"/>
        </w:rPr>
      </w:pPr>
      <w:r w:rsidRPr="00B6571F">
        <w:rPr>
          <w:rFonts w:ascii="Cambria" w:hAnsi="Cambria"/>
          <w:b/>
          <w:bCs/>
        </w:rPr>
        <w:t>Ptaki</w:t>
      </w:r>
      <w:r w:rsidRPr="00B6571F">
        <w:rPr>
          <w:rFonts w:ascii="Cambria" w:hAnsi="Cambria"/>
        </w:rPr>
        <w:t xml:space="preserve"> -kończenie rysowania ptaków według wzoru.</w:t>
      </w:r>
      <w:r w:rsidRPr="00B6571F">
        <w:rPr>
          <w:rFonts w:ascii="Cambria" w:hAnsi="Cambria"/>
          <w:b/>
          <w:bCs/>
        </w:rPr>
        <w:t xml:space="preserve"> </w:t>
      </w:r>
      <w:r w:rsidRPr="00B6571F">
        <w:rPr>
          <w:rFonts w:ascii="Cambria" w:hAnsi="Cambria"/>
        </w:rPr>
        <w:t xml:space="preserve"> </w:t>
      </w:r>
      <w:r w:rsidRPr="003731A2">
        <w:rPr>
          <w:rFonts w:ascii="Cambria" w:hAnsi="Cambria"/>
          <w:u w:val="single"/>
        </w:rPr>
        <w:t xml:space="preserve">Karta pracy, cz. 2, nr 28. </w:t>
      </w:r>
      <w:r w:rsidRPr="003731A2">
        <w:rPr>
          <w:rFonts w:ascii="Cambria" w:hAnsi="Cambria"/>
          <w:i/>
          <w:iCs/>
          <w:u w:val="single"/>
        </w:rPr>
        <w:t>(4-latki)</w:t>
      </w:r>
    </w:p>
    <w:p w:rsidR="00634DFE" w:rsidRPr="00B6571F" w:rsidRDefault="00634DFE" w:rsidP="00B6571F">
      <w:pPr>
        <w:pStyle w:val="ListParagraph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</w:p>
    <w:p w:rsidR="00634DFE" w:rsidRPr="009C720E" w:rsidRDefault="00634DFE" w:rsidP="009C720E">
      <w:pPr>
        <w:spacing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                                             </w:t>
      </w:r>
    </w:p>
    <w:p w:rsidR="00634DFE" w:rsidRDefault="00634DFE" w:rsidP="00417EE4">
      <w:pPr>
        <w:jc w:val="right"/>
        <w:rPr>
          <w:rFonts w:ascii="Monotype Corsiva" w:hAnsi="Monotype Corsiva"/>
          <w:sz w:val="28"/>
          <w:szCs w:val="28"/>
        </w:rPr>
      </w:pPr>
      <w:r w:rsidRPr="00417EE4">
        <w:rPr>
          <w:rFonts w:ascii="Monotype Corsiva" w:hAnsi="Monotype Corsiva"/>
          <w:sz w:val="28"/>
          <w:szCs w:val="28"/>
        </w:rPr>
        <w:t>Życzę miłej pracy</w:t>
      </w:r>
    </w:p>
    <w:p w:rsidR="00634DFE" w:rsidRPr="00417EE4" w:rsidRDefault="00634DFE" w:rsidP="00417EE4">
      <w:pPr>
        <w:jc w:val="right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p. Asia</w:t>
      </w:r>
    </w:p>
    <w:sectPr w:rsidR="00634DFE" w:rsidRPr="00417EE4" w:rsidSect="00F225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768AC"/>
    <w:multiLevelType w:val="hybridMultilevel"/>
    <w:tmpl w:val="44A84C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474CF8"/>
    <w:multiLevelType w:val="hybridMultilevel"/>
    <w:tmpl w:val="322E8A3E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4EDE6152"/>
    <w:multiLevelType w:val="hybridMultilevel"/>
    <w:tmpl w:val="11DECFEE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5A971758"/>
    <w:multiLevelType w:val="hybridMultilevel"/>
    <w:tmpl w:val="85768C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FF90632"/>
    <w:multiLevelType w:val="hybridMultilevel"/>
    <w:tmpl w:val="3C88BB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FA07D90"/>
    <w:multiLevelType w:val="hybridMultilevel"/>
    <w:tmpl w:val="0BEA8A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F58"/>
    <w:rsid w:val="000E7CB6"/>
    <w:rsid w:val="001367A2"/>
    <w:rsid w:val="00166943"/>
    <w:rsid w:val="002C359D"/>
    <w:rsid w:val="003731A2"/>
    <w:rsid w:val="003E1693"/>
    <w:rsid w:val="00406173"/>
    <w:rsid w:val="00417EE4"/>
    <w:rsid w:val="00525A73"/>
    <w:rsid w:val="005479DD"/>
    <w:rsid w:val="00634DFE"/>
    <w:rsid w:val="00661AFB"/>
    <w:rsid w:val="006E5773"/>
    <w:rsid w:val="007A2F58"/>
    <w:rsid w:val="007F11E6"/>
    <w:rsid w:val="0086234F"/>
    <w:rsid w:val="00982D86"/>
    <w:rsid w:val="009B5231"/>
    <w:rsid w:val="009C720E"/>
    <w:rsid w:val="00AA2B0B"/>
    <w:rsid w:val="00AD47F2"/>
    <w:rsid w:val="00B01C75"/>
    <w:rsid w:val="00B33CC3"/>
    <w:rsid w:val="00B6571F"/>
    <w:rsid w:val="00B87CC9"/>
    <w:rsid w:val="00BE3129"/>
    <w:rsid w:val="00BF1FB4"/>
    <w:rsid w:val="00C003EA"/>
    <w:rsid w:val="00C33660"/>
    <w:rsid w:val="00C6269A"/>
    <w:rsid w:val="00CA19AD"/>
    <w:rsid w:val="00CB15D7"/>
    <w:rsid w:val="00E15920"/>
    <w:rsid w:val="00F2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F5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B15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8</Pages>
  <Words>1826</Words>
  <Characters>10961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Drodzy Rodzice </dc:title>
  <dc:subject/>
  <dc:creator>joanna ostrowska</dc:creator>
  <cp:keywords/>
  <dc:description/>
  <cp:lastModifiedBy>GIMNAZJUM</cp:lastModifiedBy>
  <cp:revision>2</cp:revision>
  <dcterms:created xsi:type="dcterms:W3CDTF">2020-03-30T12:46:00Z</dcterms:created>
  <dcterms:modified xsi:type="dcterms:W3CDTF">2020-03-30T12:46:00Z</dcterms:modified>
</cp:coreProperties>
</file>